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3220E" w14:textId="77777777" w:rsidR="00721F0F" w:rsidRDefault="00C220F8" w:rsidP="00721F0F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721F0F">
        <w:rPr>
          <w:i/>
          <w:sz w:val="24"/>
          <w:szCs w:val="24"/>
        </w:rPr>
        <w:t xml:space="preserve">                         </w:t>
      </w:r>
    </w:p>
    <w:p w14:paraId="59BE6A4C" w14:textId="77777777" w:rsidR="00721F0F" w:rsidRDefault="00721F0F" w:rsidP="00721F0F">
      <w:pPr>
        <w:spacing w:after="0" w:line="240" w:lineRule="auto"/>
        <w:rPr>
          <w:i/>
          <w:sz w:val="24"/>
          <w:szCs w:val="24"/>
        </w:rPr>
      </w:pPr>
    </w:p>
    <w:p w14:paraId="7900BF25" w14:textId="77777777" w:rsidR="00001484" w:rsidRPr="00844AEC" w:rsidRDefault="0058573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14:paraId="2CB1F0F8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41761DC1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6B604FC6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8E156E3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CF3B53" w14:textId="77777777" w:rsidR="0000148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23B877" w14:textId="77777777" w:rsidR="0000148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689AD9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3D096D12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2DAA174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4C6438" w14:textId="77777777" w:rsidR="007F37AB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1AADBF9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МЕТОДИКА И КРИТЕРИИ ОЦЕНКИ</w:t>
      </w:r>
    </w:p>
    <w:p w14:paraId="169BD874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CB9063" w14:textId="77777777" w:rsidR="00A761D0" w:rsidRPr="00A761D0" w:rsidRDefault="00001484" w:rsidP="00A761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ЗАЯВОК НА УЧАСТИЕ В ЗАПРОСЕ ПРЕДЛОЖЕНИЙ</w:t>
      </w:r>
      <w:r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r w:rsidR="00A761D0" w:rsidRPr="00A761D0">
        <w:rPr>
          <w:rFonts w:ascii="Times New Roman" w:eastAsia="Times New Roman" w:hAnsi="Times New Roman" w:cs="Times New Roman"/>
          <w:b/>
          <w:caps/>
          <w:sz w:val="27"/>
          <w:szCs w:val="27"/>
        </w:rPr>
        <w:t xml:space="preserve">на оказание услуг по сопровождению программно-технического комплекса интегрированной автоматизированной системы диспетчерского и        </w:t>
      </w:r>
    </w:p>
    <w:p w14:paraId="636F1349" w14:textId="77777777" w:rsidR="00001484" w:rsidRDefault="00A761D0" w:rsidP="00A761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</w:rPr>
      </w:pPr>
      <w:r w:rsidRPr="00A761D0">
        <w:rPr>
          <w:rFonts w:ascii="Times New Roman" w:eastAsia="Times New Roman" w:hAnsi="Times New Roman" w:cs="Times New Roman"/>
          <w:b/>
          <w:caps/>
          <w:sz w:val="27"/>
          <w:szCs w:val="27"/>
        </w:rPr>
        <w:t>технологического управления для нужд ПАО "МОЭК"</w:t>
      </w:r>
    </w:p>
    <w:p w14:paraId="3743B1F5" w14:textId="77777777" w:rsidR="0000148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№ </w:t>
      </w:r>
      <w:r w:rsidR="00A761D0">
        <w:rPr>
          <w:rFonts w:ascii="Times New Roman" w:eastAsia="Times New Roman" w:hAnsi="Times New Roman" w:cs="Times New Roman"/>
          <w:b/>
          <w:sz w:val="28"/>
          <w:szCs w:val="28"/>
        </w:rPr>
        <w:t>10490</w:t>
      </w:r>
      <w:r w:rsidR="00670734">
        <w:rPr>
          <w:rFonts w:ascii="Times New Roman" w:eastAsia="Times New Roman" w:hAnsi="Times New Roman" w:cs="Times New Roman"/>
          <w:b/>
          <w:sz w:val="28"/>
          <w:szCs w:val="28"/>
        </w:rPr>
        <w:t>/П</w:t>
      </w:r>
    </w:p>
    <w:p w14:paraId="3B0EE70F" w14:textId="77777777" w:rsidR="00CD6A95" w:rsidRPr="00584CC3" w:rsidRDefault="00CD6A95" w:rsidP="00CD6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</w:rPr>
      </w:pPr>
      <w:r w:rsidRPr="00231B55">
        <w:rPr>
          <w:rFonts w:ascii="Times New Roman" w:eastAsia="Times New Roman" w:hAnsi="Times New Roman" w:cs="Times New Roman"/>
          <w:b/>
          <w:caps/>
          <w:sz w:val="27"/>
          <w:szCs w:val="27"/>
        </w:rPr>
        <w:t>Закупка только для субъектов малого и среднего предпринимательства</w:t>
      </w:r>
    </w:p>
    <w:p w14:paraId="45C3093C" w14:textId="77777777" w:rsidR="00521F60" w:rsidRDefault="00521F6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461404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297AD9C3" w14:textId="7214C8DF"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FC5EB9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B17470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6900CE6D" w14:textId="77777777"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p w14:paraId="5EFC1B77" w14:textId="77777777"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B68557" w14:textId="77777777" w:rsidR="00721F0F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D261DA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1A4CF267" w14:textId="77777777" w:rsidR="00721F0F" w:rsidRDefault="00FC5EB9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A761D0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14FC259F" w14:textId="77777777" w:rsidR="00672BBD" w:rsidRDefault="00672BBD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3C1430" w14:textId="77777777" w:rsidR="00670734" w:rsidRPr="00CB76FD" w:rsidRDefault="00670734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DF3D98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>Оценка и сопоставление заявок Участников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4AC6FC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3DC0986D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20A45023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5AA30D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3C4CCFD1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69CD51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04C52D6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1B6AAFC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66E6B225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3B4D2682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19CB26BD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199EE83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295FE6DE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5F288CDE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B0FFA9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E4CB628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F50C7A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EC662F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618E5F3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43A830E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4A43A4C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2799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76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3AC0B7D0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5C90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DDB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170CCA8D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86EB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5F9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40993455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345D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E89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68B36EED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96E0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5D7FEC5F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0F9BD7D3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361A842D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598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862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AAA1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CDE7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7E4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032B57D6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864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C95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C6134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B88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9BBB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5B421F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6CC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004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40579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2F70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B6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026FA3A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B7D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A618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D9C78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623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A6E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83C5C0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D63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D2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867C9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26705B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3pt;height:19.25pt" o:ole="" fillcolor="window">
                  <v:imagedata r:id="rId9" o:title=""/>
                </v:shape>
                <o:OLEObject Type="Embed" ProgID="Equation.3" ShapeID="_x0000_i1025" DrawAspect="Content" ObjectID="_1551527437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56253FA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EA2AFC9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01A08F8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3E9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FF14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23BAF026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67FD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0EC1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59B9E7F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2AF6F47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E1C4CEC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EBFCAF5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ED9EEF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9B0A0D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68182E2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2BE3AD8B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F4CB9DB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D82CFD7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7E6C4E4F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C05196C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0AAD0D4B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0D343331" w14:textId="77777777" w:rsidTr="00E20EBE">
        <w:tc>
          <w:tcPr>
            <w:tcW w:w="1847" w:type="pct"/>
          </w:tcPr>
          <w:p w14:paraId="588589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15F07C8E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5E70E8E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4C26358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0E145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269CA3A9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23F6176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348AC841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84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898"/>
        <w:gridCol w:w="1135"/>
        <w:gridCol w:w="2408"/>
        <w:gridCol w:w="2691"/>
        <w:gridCol w:w="2553"/>
        <w:gridCol w:w="1279"/>
        <w:gridCol w:w="1271"/>
      </w:tblGrid>
      <w:tr w:rsidR="00E02971" w:rsidRPr="00C4048C" w14:paraId="73655861" w14:textId="77777777" w:rsidTr="00254B7E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4B313E0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83" w:type="pct"/>
            <w:shd w:val="clear" w:color="auto" w:fill="auto"/>
            <w:vAlign w:val="center"/>
            <w:hideMark/>
          </w:tcPr>
          <w:p w14:paraId="3B257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27AA270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5A8250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779" w:type="pct"/>
            <w:gridSpan w:val="2"/>
            <w:vAlign w:val="center"/>
          </w:tcPr>
          <w:p w14:paraId="5EA0CC6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34" w:type="pct"/>
            <w:shd w:val="clear" w:color="auto" w:fill="auto"/>
            <w:hideMark/>
          </w:tcPr>
          <w:p w14:paraId="59CDEC2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431" w:type="pct"/>
            <w:shd w:val="clear" w:color="auto" w:fill="auto"/>
            <w:hideMark/>
          </w:tcPr>
          <w:p w14:paraId="4BEA37A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5769F21" w14:textId="77777777" w:rsidTr="00254B7E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11FC7E3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3" w:type="pct"/>
            <w:shd w:val="clear" w:color="auto" w:fill="auto"/>
            <w:hideMark/>
          </w:tcPr>
          <w:p w14:paraId="1E83034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5" w:type="pct"/>
            <w:shd w:val="clear" w:color="auto" w:fill="auto"/>
            <w:hideMark/>
          </w:tcPr>
          <w:p w14:paraId="2321D24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817" w:type="pct"/>
            <w:shd w:val="clear" w:color="auto" w:fill="auto"/>
            <w:hideMark/>
          </w:tcPr>
          <w:p w14:paraId="638D92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9" w:type="pct"/>
            <w:gridSpan w:val="2"/>
          </w:tcPr>
          <w:p w14:paraId="492A46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  <w:hideMark/>
          </w:tcPr>
          <w:p w14:paraId="75CF89A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431" w:type="pct"/>
            <w:shd w:val="clear" w:color="auto" w:fill="auto"/>
            <w:hideMark/>
          </w:tcPr>
          <w:p w14:paraId="35E035A4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2C162707" w14:textId="77777777" w:rsidTr="00254B7E">
        <w:trPr>
          <w:trHeight w:val="218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62C3AAE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83" w:type="pct"/>
            <w:vMerge w:val="restart"/>
            <w:shd w:val="clear" w:color="auto" w:fill="auto"/>
            <w:hideMark/>
          </w:tcPr>
          <w:p w14:paraId="07811C58" w14:textId="77777777" w:rsidR="00E02971" w:rsidRPr="00FD0B61" w:rsidRDefault="00E02971" w:rsidP="00DD6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B61">
              <w:rPr>
                <w:rFonts w:ascii="Times New Roman" w:hAnsi="Times New Roman" w:cs="Times New Roman"/>
                <w:sz w:val="20"/>
                <w:szCs w:val="20"/>
              </w:rPr>
              <w:t>Успешный опыт</w:t>
            </w:r>
            <w:r w:rsidR="00EA0B42">
              <w:rPr>
                <w:rFonts w:ascii="Times New Roman" w:hAnsi="Times New Roman" w:cs="Times New Roman"/>
                <w:sz w:val="20"/>
                <w:szCs w:val="20"/>
              </w:rPr>
              <w:t xml:space="preserve"> оказания услуг /</w:t>
            </w:r>
            <w:r w:rsidRPr="00FD0B61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работ, аналогичных предмету </w:t>
            </w:r>
            <w:r w:rsidR="00DD60DD" w:rsidRPr="00FD0B61">
              <w:rPr>
                <w:rFonts w:ascii="Times New Roman" w:hAnsi="Times New Roman" w:cs="Times New Roman"/>
                <w:sz w:val="20"/>
                <w:szCs w:val="20"/>
              </w:rPr>
              <w:t>запроса предложений</w:t>
            </w:r>
            <w:r w:rsidR="00041B4A" w:rsidRPr="00FD0B61">
              <w:rPr>
                <w:rFonts w:ascii="Times New Roman" w:hAnsi="Times New Roman" w:cs="Times New Roman"/>
                <w:sz w:val="20"/>
                <w:szCs w:val="20"/>
              </w:rPr>
              <w:t>*,</w:t>
            </w:r>
            <w:r w:rsidRPr="00FD0B61">
              <w:rPr>
                <w:rFonts w:ascii="Times New Roman" w:hAnsi="Times New Roman" w:cs="Times New Roman"/>
                <w:sz w:val="20"/>
                <w:szCs w:val="20"/>
              </w:rPr>
              <w:t xml:space="preserve"> за последние </w:t>
            </w:r>
            <w:r w:rsidR="00F11225" w:rsidRPr="00FD0B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D0B61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="001B69BC" w:rsidRPr="00FD0B61">
              <w:rPr>
                <w:rFonts w:ascii="Times New Roman" w:hAnsi="Times New Roman" w:cs="Times New Roman"/>
                <w:sz w:val="20"/>
                <w:szCs w:val="20"/>
              </w:rPr>
              <w:t>дате окончания срока подачи заявок</w:t>
            </w:r>
            <w:r w:rsidRPr="00FD0B61">
              <w:rPr>
                <w:rFonts w:ascii="Times New Roman" w:hAnsi="Times New Roman" w:cs="Times New Roman"/>
                <w:sz w:val="20"/>
                <w:szCs w:val="20"/>
              </w:rPr>
              <w:t xml:space="preserve"> (кол-во договоров)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7F291210" w14:textId="77777777" w:rsidR="00E02971" w:rsidRPr="00FD0B61" w:rsidRDefault="0097220B" w:rsidP="00646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D0B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EA0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7" w:type="pct"/>
            <w:vMerge w:val="restart"/>
            <w:shd w:val="clear" w:color="auto" w:fill="auto"/>
            <w:hideMark/>
          </w:tcPr>
          <w:p w14:paraId="65A6F58F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913" w:type="pct"/>
          </w:tcPr>
          <w:p w14:paraId="512751A1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66" w:type="pct"/>
          </w:tcPr>
          <w:p w14:paraId="6C736FCB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4" w:type="pct"/>
            <w:vMerge w:val="restart"/>
            <w:shd w:val="clear" w:color="000000" w:fill="D8E4BC"/>
            <w:vAlign w:val="center"/>
            <w:hideMark/>
          </w:tcPr>
          <w:p w14:paraId="2394A49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vMerge w:val="restart"/>
            <w:shd w:val="clear" w:color="auto" w:fill="auto"/>
            <w:vAlign w:val="center"/>
            <w:hideMark/>
          </w:tcPr>
          <w:p w14:paraId="187A6F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854BDD2" w14:textId="77777777" w:rsidTr="00254B7E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8E3F0D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0B9C2668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007A084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649C2A83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</w:tcPr>
          <w:p w14:paraId="5617CF90" w14:textId="77777777" w:rsidR="00E02971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</w:tcPr>
          <w:p w14:paraId="6A82A2CC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30AC63F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6084F9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793968D8" w14:textId="77777777" w:rsidTr="00254B7E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60312A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0EEF8A0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168FF87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2C3B4AE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</w:tcPr>
          <w:p w14:paraId="79B5C580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pct"/>
          </w:tcPr>
          <w:p w14:paraId="4D66BF2D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79C10EF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7E680FF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252B8B9" w14:textId="77777777" w:rsidTr="00254B7E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A7818E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5C5F7E07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5672A9E9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07ED218B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</w:tcPr>
          <w:p w14:paraId="2F2C996E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</w:tcPr>
          <w:p w14:paraId="5D06D2D2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69D2B58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538AE3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711935AC" w14:textId="77777777" w:rsidTr="00254B7E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A8544F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35B43EBB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5ED754D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05DE8BD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</w:tcPr>
          <w:p w14:paraId="45A7280B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</w:tcPr>
          <w:p w14:paraId="38B81AA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09E2EDF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61CF847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B1E8A6" w14:textId="77777777" w:rsidTr="00254B7E">
        <w:trPr>
          <w:trHeight w:val="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F2CF80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2B33F7CA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03B5D2B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71621B4F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</w:tcPr>
          <w:p w14:paraId="5BBE9B8F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</w:tcPr>
          <w:p w14:paraId="3A62B283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7767253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4B0B1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5E929EC5" w14:textId="77777777" w:rsidTr="00254B7E">
        <w:trPr>
          <w:trHeight w:val="96"/>
        </w:trPr>
        <w:tc>
          <w:tcPr>
            <w:tcW w:w="171" w:type="pct"/>
            <w:vMerge/>
            <w:shd w:val="clear" w:color="auto" w:fill="auto"/>
            <w:vAlign w:val="center"/>
          </w:tcPr>
          <w:p w14:paraId="3836D60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</w:tcPr>
          <w:p w14:paraId="2ABD034A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3033EB53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</w:tcPr>
          <w:p w14:paraId="52D7A6E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</w:tcPr>
          <w:p w14:paraId="362A6D91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pct"/>
          </w:tcPr>
          <w:p w14:paraId="14BA2D5E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4" w:type="pct"/>
            <w:vMerge/>
            <w:shd w:val="clear" w:color="000000" w:fill="D8E4BC"/>
            <w:vAlign w:val="center"/>
          </w:tcPr>
          <w:p w14:paraId="456B32E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14:paraId="3C8BE9B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546EE252" w14:textId="77777777" w:rsidTr="00254B7E">
        <w:trPr>
          <w:trHeight w:val="218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39E1E4B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83" w:type="pct"/>
            <w:vMerge w:val="restart"/>
            <w:shd w:val="clear" w:color="auto" w:fill="auto"/>
            <w:hideMark/>
          </w:tcPr>
          <w:p w14:paraId="2A108266" w14:textId="77777777" w:rsidR="00E02971" w:rsidRPr="00C4048C" w:rsidRDefault="00041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</w:t>
            </w:r>
            <w:r w:rsidR="00EA0B42">
              <w:rPr>
                <w:rFonts w:ascii="Times New Roman" w:hAnsi="Times New Roman" w:cs="Times New Roman"/>
                <w:sz w:val="20"/>
                <w:szCs w:val="20"/>
              </w:rPr>
              <w:t>оказания услуг /</w:t>
            </w:r>
            <w:r w:rsidR="00EA0B42" w:rsidRPr="00FD0B61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аналогичных предмету </w:t>
            </w:r>
            <w:r w:rsidR="004D2860">
              <w:rPr>
                <w:rFonts w:ascii="Times New Roman" w:hAnsi="Times New Roman" w:cs="Times New Roman"/>
                <w:sz w:val="20"/>
                <w:szCs w:val="20"/>
              </w:rPr>
              <w:t>запроса предложений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*,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2971"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за последние </w:t>
            </w:r>
            <w:r w:rsidR="001F0D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02971"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="001B69BC" w:rsidRPr="001B69BC">
              <w:rPr>
                <w:rFonts w:ascii="Times New Roman" w:hAnsi="Times New Roman" w:cs="Times New Roman"/>
                <w:sz w:val="20"/>
                <w:szCs w:val="20"/>
              </w:rPr>
              <w:t>дате окончания срока подачи заявок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566739D4" w14:textId="77777777" w:rsidR="00E02971" w:rsidRPr="000C6B24" w:rsidRDefault="0097220B" w:rsidP="0064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646988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EA0B4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17" w:type="pct"/>
            <w:vMerge w:val="restart"/>
            <w:shd w:val="clear" w:color="auto" w:fill="auto"/>
            <w:hideMark/>
          </w:tcPr>
          <w:p w14:paraId="51224B63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913" w:type="pct"/>
          </w:tcPr>
          <w:p w14:paraId="2BB2F8D9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66" w:type="pct"/>
          </w:tcPr>
          <w:p w14:paraId="0C01552E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4" w:type="pct"/>
            <w:vMerge w:val="restart"/>
            <w:shd w:val="clear" w:color="000000" w:fill="D8E4BC"/>
            <w:vAlign w:val="center"/>
            <w:hideMark/>
          </w:tcPr>
          <w:p w14:paraId="2A2D8FF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vMerge w:val="restart"/>
            <w:shd w:val="clear" w:color="auto" w:fill="auto"/>
            <w:vAlign w:val="center"/>
            <w:hideMark/>
          </w:tcPr>
          <w:p w14:paraId="30F8D0C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5BC1FD8D" w14:textId="77777777" w:rsidTr="00254B7E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CED572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78364F0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5683DA00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1B4F0D0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</w:tcPr>
          <w:p w14:paraId="42B406B5" w14:textId="77777777" w:rsidR="00E02971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</w:tcPr>
          <w:p w14:paraId="0F7231F0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2AF2720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320DF02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57C58911" w14:textId="77777777" w:rsidTr="00254B7E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C28E2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078E4DD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794BFB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72F88C43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</w:tcPr>
          <w:p w14:paraId="4429CB45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pct"/>
          </w:tcPr>
          <w:p w14:paraId="1267E352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36887EA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2D70B4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56265447" w14:textId="77777777" w:rsidTr="00254B7E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0282D1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3057868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28CFDBF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4935F85B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</w:tcPr>
          <w:p w14:paraId="3685974C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</w:tcPr>
          <w:p w14:paraId="3E0A091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220B7FF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2E38DA9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7F8DD69A" w14:textId="77777777" w:rsidTr="00254B7E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77C12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0DEF77A7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36CDFBD0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1742329B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</w:tcPr>
          <w:p w14:paraId="619C2831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</w:tcPr>
          <w:p w14:paraId="3EBECF5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392634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09C256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597AE10" w14:textId="77777777" w:rsidTr="00254B7E">
        <w:trPr>
          <w:trHeight w:val="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F6ED29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59920CC6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5300F600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66EA3151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</w:tcPr>
          <w:p w14:paraId="4172F007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</w:tcPr>
          <w:p w14:paraId="716F233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4FA6092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2FBA353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A3BAE56" w14:textId="77777777" w:rsidTr="00254B7E">
        <w:trPr>
          <w:trHeight w:val="96"/>
        </w:trPr>
        <w:tc>
          <w:tcPr>
            <w:tcW w:w="171" w:type="pct"/>
            <w:vMerge/>
            <w:shd w:val="clear" w:color="auto" w:fill="auto"/>
            <w:vAlign w:val="center"/>
          </w:tcPr>
          <w:p w14:paraId="76FD48B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</w:tcPr>
          <w:p w14:paraId="6DDAA6E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784309B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</w:tcPr>
          <w:p w14:paraId="3ED9C60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</w:tcPr>
          <w:p w14:paraId="438E7B5E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pct"/>
          </w:tcPr>
          <w:p w14:paraId="4C1F9EEA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4" w:type="pct"/>
            <w:vMerge/>
            <w:shd w:val="clear" w:color="000000" w:fill="D8E4BC"/>
            <w:vAlign w:val="center"/>
          </w:tcPr>
          <w:p w14:paraId="742041B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14:paraId="1485C0A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F2663A1" w14:textId="77777777" w:rsidTr="00254B7E">
        <w:trPr>
          <w:trHeight w:val="231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0E9C0EE2" w14:textId="77777777"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A0E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83" w:type="pct"/>
            <w:vMerge w:val="restart"/>
            <w:shd w:val="clear" w:color="auto" w:fill="auto"/>
          </w:tcPr>
          <w:p w14:paraId="13F3AE53" w14:textId="77777777" w:rsidR="00E02971" w:rsidRPr="003D1F55" w:rsidRDefault="00E02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</w:t>
            </w:r>
            <w:r w:rsidR="00EA0B42">
              <w:rPr>
                <w:rFonts w:ascii="Times New Roman" w:hAnsi="Times New Roman" w:cs="Times New Roman"/>
                <w:sz w:val="20"/>
                <w:szCs w:val="20"/>
              </w:rPr>
              <w:t>оказания услуг /</w:t>
            </w:r>
            <w:r w:rsidR="00EA0B42" w:rsidRPr="00FD0B61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работ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, аналогичных предмету </w:t>
            </w:r>
            <w:r w:rsidR="004D2860">
              <w:rPr>
                <w:rFonts w:ascii="Times New Roman" w:hAnsi="Times New Roman" w:cs="Times New Roman"/>
                <w:sz w:val="20"/>
                <w:szCs w:val="20"/>
              </w:rPr>
              <w:t>запроса предложений</w:t>
            </w:r>
            <w:r w:rsidR="00041B4A">
              <w:rPr>
                <w:rFonts w:ascii="Times New Roman" w:hAnsi="Times New Roman" w:cs="Times New Roman"/>
                <w:sz w:val="20"/>
                <w:szCs w:val="20"/>
              </w:rPr>
              <w:t>*,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 за последние </w:t>
            </w:r>
            <w:r w:rsidR="001F0D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="001B69BC" w:rsidRPr="003D1F55">
              <w:rPr>
                <w:rFonts w:ascii="Times New Roman" w:hAnsi="Times New Roman" w:cs="Times New Roman"/>
                <w:sz w:val="20"/>
                <w:szCs w:val="20"/>
              </w:rPr>
              <w:t>дате окончания срока подачи заявок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06735ECD" w14:textId="77777777" w:rsidR="00E02971" w:rsidRPr="003D1F55" w:rsidRDefault="0097220B" w:rsidP="00646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F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EA0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17" w:type="pct"/>
            <w:vMerge w:val="restart"/>
            <w:shd w:val="clear" w:color="auto" w:fill="auto"/>
          </w:tcPr>
          <w:p w14:paraId="13089E3D" w14:textId="77777777"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средний годовой объем выполнения работ/оказания услуг аналогичных предмету запроса предложений</w:t>
            </w:r>
            <w:r w:rsidR="004D286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4CAB53BD" w14:textId="77777777"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center"/>
          </w:tcPr>
          <w:p w14:paraId="63B861BC" w14:textId="77777777"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4" w:type="pct"/>
            <w:vMerge w:val="restart"/>
            <w:shd w:val="clear" w:color="000000" w:fill="D8E4BC"/>
            <w:vAlign w:val="center"/>
          </w:tcPr>
          <w:p w14:paraId="338A4E9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 w:val="restart"/>
            <w:shd w:val="clear" w:color="auto" w:fill="auto"/>
            <w:vAlign w:val="center"/>
          </w:tcPr>
          <w:p w14:paraId="5BF633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04FA5" w:rsidRPr="00C4048C" w14:paraId="3201C9F4" w14:textId="77777777" w:rsidTr="00254B7E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EC8D24E" w14:textId="77777777" w:rsidR="00204FA5" w:rsidRPr="00FA0E2E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0938EABB" w14:textId="77777777" w:rsidR="00204FA5" w:rsidRPr="003D1F55" w:rsidRDefault="00204FA5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6791CD17" w14:textId="77777777" w:rsidR="00204FA5" w:rsidRPr="003D1F55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5F75DE4B" w14:textId="77777777" w:rsidR="00204FA5" w:rsidRPr="003D1F55" w:rsidRDefault="00204FA5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47DDD583" w14:textId="77777777" w:rsidR="00204FA5" w:rsidRPr="00991466" w:rsidRDefault="00204FA5" w:rsidP="00A761D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1466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A761D0">
              <w:rPr>
                <w:rFonts w:ascii="Times New Roman" w:hAnsi="Times New Roman" w:cs="Times New Roman"/>
                <w:i/>
                <w:sz w:val="24"/>
                <w:szCs w:val="24"/>
              </w:rPr>
              <w:t>4,3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center"/>
          </w:tcPr>
          <w:p w14:paraId="2454DC81" w14:textId="77777777" w:rsidR="00204FA5" w:rsidRPr="003D1F55" w:rsidRDefault="00204FA5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669C1980" w14:textId="77777777" w:rsidR="00204FA5" w:rsidRPr="00C4048C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0D8B3F23" w14:textId="77777777" w:rsidR="00204FA5" w:rsidRPr="00C4048C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04FA5" w:rsidRPr="00C4048C" w14:paraId="11F02055" w14:textId="77777777" w:rsidTr="00254B7E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9AD5DE0" w14:textId="77777777" w:rsidR="00204FA5" w:rsidRPr="00FA0E2E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5AF711BF" w14:textId="77777777" w:rsidR="00204FA5" w:rsidRPr="003D1F55" w:rsidRDefault="00204FA5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5370AF24" w14:textId="77777777" w:rsidR="00204FA5" w:rsidRPr="003D1F55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24FBE15B" w14:textId="77777777" w:rsidR="00204FA5" w:rsidRPr="003D1F55" w:rsidRDefault="00204FA5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6E011B66" w14:textId="77777777" w:rsidR="00204FA5" w:rsidRPr="00991466" w:rsidRDefault="00204FA5" w:rsidP="00A761D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146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A761D0">
              <w:rPr>
                <w:rFonts w:ascii="Times New Roman" w:hAnsi="Times New Roman" w:cs="Times New Roman"/>
                <w:i/>
                <w:sz w:val="24"/>
                <w:szCs w:val="24"/>
              </w:rPr>
              <w:t>4,3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14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761D0">
              <w:rPr>
                <w:rFonts w:ascii="Times New Roman" w:hAnsi="Times New Roman" w:cs="Times New Roman"/>
                <w:i/>
                <w:sz w:val="24"/>
                <w:szCs w:val="24"/>
              </w:rPr>
              <w:t>3,44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center"/>
          </w:tcPr>
          <w:p w14:paraId="3B8512DD" w14:textId="77777777" w:rsidR="00204FA5" w:rsidRPr="003D1F55" w:rsidRDefault="00204FA5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7B317708" w14:textId="77777777" w:rsidR="00204FA5" w:rsidRPr="00C4048C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33B06A70" w14:textId="77777777" w:rsidR="00204FA5" w:rsidRPr="00C4048C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04FA5" w:rsidRPr="00C4048C" w14:paraId="2BD9166D" w14:textId="77777777" w:rsidTr="00254B7E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41527F5" w14:textId="77777777" w:rsidR="00204FA5" w:rsidRPr="00FA0E2E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7AAABBFD" w14:textId="77777777" w:rsidR="00204FA5" w:rsidRPr="003D1F55" w:rsidRDefault="00204FA5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02FADEE3" w14:textId="77777777" w:rsidR="00204FA5" w:rsidRPr="003D1F55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6D45553F" w14:textId="77777777" w:rsidR="00204FA5" w:rsidRPr="003D1F55" w:rsidRDefault="00204FA5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17E4473B" w14:textId="77777777" w:rsidR="00204FA5" w:rsidRPr="00991466" w:rsidRDefault="00204FA5" w:rsidP="00A761D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146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A761D0">
              <w:rPr>
                <w:rFonts w:ascii="Times New Roman" w:hAnsi="Times New Roman" w:cs="Times New Roman"/>
                <w:i/>
                <w:sz w:val="24"/>
                <w:szCs w:val="24"/>
              </w:rPr>
              <w:t>3,44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14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A761D0">
              <w:rPr>
                <w:rFonts w:ascii="Times New Roman" w:hAnsi="Times New Roman" w:cs="Times New Roman"/>
                <w:i/>
                <w:sz w:val="24"/>
                <w:szCs w:val="24"/>
              </w:rPr>
              <w:t>2,58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center"/>
          </w:tcPr>
          <w:p w14:paraId="2B8D57DC" w14:textId="77777777" w:rsidR="00204FA5" w:rsidRPr="003D1F55" w:rsidRDefault="00204FA5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687059F4" w14:textId="77777777" w:rsidR="00204FA5" w:rsidRPr="00C4048C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3937C6F9" w14:textId="77777777" w:rsidR="00204FA5" w:rsidRPr="00C4048C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04FA5" w:rsidRPr="00C4048C" w14:paraId="30A5C11B" w14:textId="77777777" w:rsidTr="00254B7E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23E1084" w14:textId="77777777" w:rsidR="00204FA5" w:rsidRPr="00FA0E2E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620C6547" w14:textId="77777777" w:rsidR="00204FA5" w:rsidRPr="003D1F55" w:rsidRDefault="00204FA5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10964005" w14:textId="77777777" w:rsidR="00204FA5" w:rsidRPr="003D1F55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6F22B084" w14:textId="77777777" w:rsidR="00204FA5" w:rsidRPr="003D1F55" w:rsidRDefault="00204FA5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20DABAB5" w14:textId="77777777" w:rsidR="00204FA5" w:rsidRPr="00991466" w:rsidRDefault="00204FA5" w:rsidP="00A761D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146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A761D0">
              <w:rPr>
                <w:rFonts w:ascii="Times New Roman" w:hAnsi="Times New Roman" w:cs="Times New Roman"/>
                <w:i/>
                <w:sz w:val="24"/>
                <w:szCs w:val="24"/>
              </w:rPr>
              <w:t>2,58</w:t>
            </w:r>
            <w:r w:rsidRPr="009914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A761D0">
              <w:rPr>
                <w:rFonts w:ascii="Times New Roman" w:hAnsi="Times New Roman" w:cs="Times New Roman"/>
                <w:i/>
                <w:sz w:val="24"/>
                <w:szCs w:val="24"/>
              </w:rPr>
              <w:t>1,72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center"/>
          </w:tcPr>
          <w:p w14:paraId="023963E3" w14:textId="77777777" w:rsidR="00204FA5" w:rsidRPr="003D1F55" w:rsidRDefault="00204FA5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6EB99C6E" w14:textId="77777777" w:rsidR="00204FA5" w:rsidRPr="00C4048C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61B3252B" w14:textId="77777777" w:rsidR="00204FA5" w:rsidRPr="00C4048C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04FA5" w:rsidRPr="00C4048C" w14:paraId="33ED8641" w14:textId="77777777" w:rsidTr="00254B7E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1EE0485" w14:textId="77777777" w:rsidR="00204FA5" w:rsidRPr="00FA0E2E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033048BF" w14:textId="77777777" w:rsidR="00204FA5" w:rsidRPr="003D1F55" w:rsidRDefault="00204FA5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6E638679" w14:textId="77777777" w:rsidR="00204FA5" w:rsidRPr="003D1F55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7B2ACDE9" w14:textId="77777777" w:rsidR="00204FA5" w:rsidRPr="003D1F55" w:rsidRDefault="00204FA5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342A6173" w14:textId="77777777" w:rsidR="00204FA5" w:rsidRPr="00991466" w:rsidRDefault="00204FA5" w:rsidP="00A761D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146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A761D0">
              <w:rPr>
                <w:rFonts w:ascii="Times New Roman" w:hAnsi="Times New Roman" w:cs="Times New Roman"/>
                <w:i/>
                <w:sz w:val="24"/>
                <w:szCs w:val="24"/>
              </w:rPr>
              <w:t>1,72</w:t>
            </w:r>
            <w:r w:rsidRPr="009914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761D0">
              <w:rPr>
                <w:rFonts w:ascii="Times New Roman" w:hAnsi="Times New Roman" w:cs="Times New Roman"/>
                <w:i/>
                <w:sz w:val="24"/>
                <w:szCs w:val="24"/>
              </w:rPr>
              <w:t>0,86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center"/>
          </w:tcPr>
          <w:p w14:paraId="58E951B7" w14:textId="77777777" w:rsidR="00204FA5" w:rsidRPr="003D1F55" w:rsidRDefault="00204FA5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09F0CAA0" w14:textId="77777777" w:rsidR="00204FA5" w:rsidRPr="00C4048C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759A1A3D" w14:textId="77777777" w:rsidR="00204FA5" w:rsidRPr="00C4048C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04FA5" w:rsidRPr="00C4048C" w14:paraId="4A1B11CE" w14:textId="77777777" w:rsidTr="00254B7E">
        <w:trPr>
          <w:trHeight w:val="29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A443B43" w14:textId="77777777" w:rsidR="00204FA5" w:rsidRPr="00FA0E2E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  <w:hideMark/>
          </w:tcPr>
          <w:p w14:paraId="66A25666" w14:textId="77777777" w:rsidR="00204FA5" w:rsidRPr="003D1F55" w:rsidRDefault="00204FA5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7CD977D2" w14:textId="77777777" w:rsidR="00204FA5" w:rsidRPr="003D1F55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  <w:hideMark/>
          </w:tcPr>
          <w:p w14:paraId="3DD69B4A" w14:textId="77777777" w:rsidR="00204FA5" w:rsidRPr="003D1F55" w:rsidRDefault="00204FA5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6D104437" w14:textId="77777777" w:rsidR="00204FA5" w:rsidRPr="00991466" w:rsidRDefault="00204FA5" w:rsidP="00A761D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146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A761D0">
              <w:rPr>
                <w:rFonts w:ascii="Times New Roman" w:hAnsi="Times New Roman" w:cs="Times New Roman"/>
                <w:i/>
                <w:sz w:val="24"/>
                <w:szCs w:val="24"/>
              </w:rPr>
              <w:t>0,86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center"/>
          </w:tcPr>
          <w:p w14:paraId="2415E61F" w14:textId="77777777" w:rsidR="00204FA5" w:rsidRPr="003D1F55" w:rsidRDefault="00204FA5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4" w:type="pct"/>
            <w:vMerge/>
            <w:shd w:val="clear" w:color="000000" w:fill="D8E4BC"/>
            <w:vAlign w:val="center"/>
            <w:hideMark/>
          </w:tcPr>
          <w:p w14:paraId="7729FBB7" w14:textId="77777777" w:rsidR="00204FA5" w:rsidRPr="00C4048C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20AA8E1F" w14:textId="77777777" w:rsidR="00204FA5" w:rsidRPr="00C4048C" w:rsidRDefault="00204FA5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54B7E" w:rsidRPr="00C4048C" w14:paraId="12C7C142" w14:textId="77777777" w:rsidTr="00254B7E">
        <w:trPr>
          <w:trHeight w:val="295"/>
        </w:trPr>
        <w:tc>
          <w:tcPr>
            <w:tcW w:w="171" w:type="pct"/>
            <w:shd w:val="clear" w:color="auto" w:fill="auto"/>
            <w:vAlign w:val="center"/>
          </w:tcPr>
          <w:p w14:paraId="0B86DDD0" w14:textId="77777777" w:rsidR="00254B7E" w:rsidRPr="00FA0E2E" w:rsidRDefault="00254B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983" w:type="pct"/>
            <w:shd w:val="clear" w:color="auto" w:fill="auto"/>
          </w:tcPr>
          <w:p w14:paraId="4FF81D19" w14:textId="7E03B881" w:rsidR="00254B7E" w:rsidRPr="003D1F55" w:rsidRDefault="00254B7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C812C2F" w14:textId="6FCA21F9" w:rsidR="00254B7E" w:rsidRPr="003D1F55" w:rsidRDefault="00254B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817" w:type="pct"/>
            <w:shd w:val="clear" w:color="auto" w:fill="auto"/>
          </w:tcPr>
          <w:p w14:paraId="38864A10" w14:textId="77777777" w:rsidR="00254B7E" w:rsidRDefault="00254B7E" w:rsidP="000D04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0288FAB1" w14:textId="12D4245A" w:rsidR="00254B7E" w:rsidRPr="003D1F55" w:rsidRDefault="00254B7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9" w:type="pct"/>
            <w:gridSpan w:val="2"/>
            <w:tcBorders>
              <w:bottom w:val="single" w:sz="4" w:space="0" w:color="auto"/>
            </w:tcBorders>
          </w:tcPr>
          <w:p w14:paraId="4CCBA6CE" w14:textId="77777777" w:rsidR="00254B7E" w:rsidRPr="00CF6D53" w:rsidRDefault="00254B7E" w:rsidP="00254B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3BCB19B5" w14:textId="77777777" w:rsidR="00254B7E" w:rsidRPr="00CF6D53" w:rsidRDefault="00254B7E" w:rsidP="00254B7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С1,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79A60BAB" w14:textId="77777777" w:rsidR="00254B7E" w:rsidRPr="00CF6D53" w:rsidRDefault="00254B7E" w:rsidP="00254B7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704" w:type="dxa"/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419"/>
              <w:gridCol w:w="1132"/>
            </w:tblGrid>
            <w:tr w:rsidR="00254B7E" w:rsidRPr="00CF6D53" w14:paraId="5C1DABF7" w14:textId="77777777" w:rsidTr="000D0440">
              <w:trPr>
                <w:trHeight w:val="584"/>
              </w:trPr>
              <w:tc>
                <w:tcPr>
                  <w:tcW w:w="2288" w:type="pct"/>
                  <w:vAlign w:val="center"/>
                </w:tcPr>
                <w:p w14:paraId="721A93EE" w14:textId="77777777" w:rsidR="00254B7E" w:rsidRPr="00CF6D53" w:rsidRDefault="00254B7E" w:rsidP="000D04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00AA1890" w14:textId="77777777" w:rsidR="00254B7E" w:rsidRPr="00CF6D53" w:rsidRDefault="00254B7E" w:rsidP="000D044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08" w:type="pct"/>
                  <w:vAlign w:val="center"/>
                </w:tcPr>
                <w:p w14:paraId="187CEC9C" w14:textId="77777777" w:rsidR="00254B7E" w:rsidRPr="00CF6D53" w:rsidRDefault="00254B7E" w:rsidP="000D04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специалистов, шт.</w:t>
                  </w:r>
                </w:p>
              </w:tc>
              <w:tc>
                <w:tcPr>
                  <w:tcW w:w="1203" w:type="pct"/>
                  <w:vAlign w:val="center"/>
                </w:tcPr>
                <w:p w14:paraId="0B8DDB2B" w14:textId="77777777" w:rsidR="00254B7E" w:rsidRPr="00CF6D53" w:rsidRDefault="00254B7E" w:rsidP="000D044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254B7E" w:rsidRPr="00CF6D53" w14:paraId="17A53364" w14:textId="77777777" w:rsidTr="000D0440">
              <w:trPr>
                <w:trHeight w:val="357"/>
              </w:trPr>
              <w:tc>
                <w:tcPr>
                  <w:tcW w:w="2288" w:type="pct"/>
                  <w:vMerge w:val="restart"/>
                  <w:vAlign w:val="center"/>
                </w:tcPr>
                <w:p w14:paraId="795B12C8" w14:textId="3EFF05CF" w:rsidR="00254B7E" w:rsidRPr="001F0D39" w:rsidRDefault="00254B7E" w:rsidP="000D044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254B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 xml:space="preserve">Наличие сотрудника </w:t>
                  </w:r>
                  <w:r w:rsidRPr="00254B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lastRenderedPageBreak/>
                    <w:t xml:space="preserve">имеющего официальный сертификат интегратора ПО </w:t>
                  </w:r>
                  <w:proofErr w:type="spellStart"/>
                  <w:r w:rsidRPr="00254B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Iconics</w:t>
                  </w:r>
                  <w:proofErr w:type="spellEnd"/>
                  <w:r w:rsidRPr="00254B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 xml:space="preserve"> Genesis32</w:t>
                  </w:r>
                </w:p>
              </w:tc>
              <w:tc>
                <w:tcPr>
                  <w:tcW w:w="1508" w:type="pct"/>
                  <w:tcBorders>
                    <w:bottom w:val="single" w:sz="4" w:space="0" w:color="auto"/>
                  </w:tcBorders>
                  <w:vAlign w:val="center"/>
                </w:tcPr>
                <w:p w14:paraId="35EC8867" w14:textId="77777777" w:rsidR="00254B7E" w:rsidRPr="00E81A37" w:rsidRDefault="00254B7E" w:rsidP="000D044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1203" w:type="pct"/>
                  <w:vAlign w:val="center"/>
                </w:tcPr>
                <w:p w14:paraId="4E39BA19" w14:textId="77777777" w:rsidR="00254B7E" w:rsidRPr="00CF6D53" w:rsidRDefault="00254B7E" w:rsidP="000D044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254B7E" w:rsidRPr="00CF6D53" w14:paraId="42F05E11" w14:textId="77777777" w:rsidTr="000D0440">
              <w:trPr>
                <w:trHeight w:val="560"/>
              </w:trPr>
              <w:tc>
                <w:tcPr>
                  <w:tcW w:w="2288" w:type="pct"/>
                  <w:vMerge/>
                  <w:vAlign w:val="center"/>
                </w:tcPr>
                <w:p w14:paraId="37B142CB" w14:textId="77777777" w:rsidR="00254B7E" w:rsidRPr="001F0D39" w:rsidRDefault="00254B7E" w:rsidP="000D044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08" w:type="pct"/>
                  <w:vAlign w:val="center"/>
                </w:tcPr>
                <w:p w14:paraId="265C39D1" w14:textId="77777777" w:rsidR="00254B7E" w:rsidRPr="00E81A37" w:rsidRDefault="00254B7E" w:rsidP="000D044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2  </w:t>
                  </w:r>
                  <w:r w:rsidRPr="00E81A37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03" w:type="pct"/>
                  <w:vAlign w:val="center"/>
                </w:tcPr>
                <w:p w14:paraId="3B22D91F" w14:textId="77777777" w:rsidR="00254B7E" w:rsidRPr="00CF6D53" w:rsidRDefault="00254B7E" w:rsidP="000D044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254B7E" w:rsidRPr="00CF6D53" w14:paraId="43EEEC40" w14:textId="77777777" w:rsidTr="000D0440">
              <w:trPr>
                <w:trHeight w:val="560"/>
              </w:trPr>
              <w:tc>
                <w:tcPr>
                  <w:tcW w:w="2288" w:type="pct"/>
                  <w:vMerge w:val="restart"/>
                  <w:vAlign w:val="center"/>
                </w:tcPr>
                <w:p w14:paraId="1C24C370" w14:textId="28C2E690" w:rsidR="00254B7E" w:rsidRPr="001F0D39" w:rsidRDefault="00254B7E" w:rsidP="000D044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254B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lastRenderedPageBreak/>
                    <w:t xml:space="preserve">Инженерно-технический работник (инженер </w:t>
                  </w:r>
                  <w:proofErr w:type="spellStart"/>
                  <w:r w:rsidRPr="00254B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КИПиА</w:t>
                  </w:r>
                  <w:proofErr w:type="spellEnd"/>
                  <w:r w:rsidRPr="00254B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508" w:type="pct"/>
                  <w:vAlign w:val="center"/>
                </w:tcPr>
                <w:p w14:paraId="496A6406" w14:textId="5813FC86" w:rsidR="00254B7E" w:rsidRDefault="00254B7E" w:rsidP="000D044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03" w:type="pct"/>
                  <w:vAlign w:val="center"/>
                </w:tcPr>
                <w:p w14:paraId="118C06D6" w14:textId="11CB9532" w:rsidR="00254B7E" w:rsidRPr="00CF6D53" w:rsidRDefault="00254B7E" w:rsidP="000D044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254B7E" w:rsidRPr="00CF6D53" w14:paraId="78E69726" w14:textId="77777777" w:rsidTr="000D0440">
              <w:trPr>
                <w:trHeight w:val="560"/>
              </w:trPr>
              <w:tc>
                <w:tcPr>
                  <w:tcW w:w="2288" w:type="pct"/>
                  <w:vMerge/>
                  <w:vAlign w:val="center"/>
                </w:tcPr>
                <w:p w14:paraId="14D62A1A" w14:textId="77777777" w:rsidR="00254B7E" w:rsidRPr="001F0D39" w:rsidRDefault="00254B7E" w:rsidP="000D044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08" w:type="pct"/>
                  <w:vAlign w:val="center"/>
                </w:tcPr>
                <w:p w14:paraId="7719F18C" w14:textId="4A2763F3" w:rsidR="00254B7E" w:rsidRDefault="00254B7E" w:rsidP="000D044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2  </w:t>
                  </w:r>
                  <w:r w:rsidRPr="00E81A37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03" w:type="pct"/>
                  <w:vAlign w:val="center"/>
                </w:tcPr>
                <w:p w14:paraId="39547A5A" w14:textId="64323160" w:rsidR="00254B7E" w:rsidRPr="00CF6D53" w:rsidRDefault="00254B7E" w:rsidP="000D044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709110DC" w14:textId="77777777" w:rsidR="00254B7E" w:rsidRPr="003D1F55" w:rsidRDefault="00254B7E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shd w:val="clear" w:color="000000" w:fill="D8E4BC"/>
            <w:vAlign w:val="center"/>
          </w:tcPr>
          <w:p w14:paraId="6E59E677" w14:textId="77777777" w:rsidR="00254B7E" w:rsidRDefault="00254B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EB5B1F" w14:textId="77777777" w:rsidR="00254B7E" w:rsidRDefault="00254B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840B6D2" w14:textId="77777777" w:rsidR="00254B7E" w:rsidRPr="00C4048C" w:rsidRDefault="00254B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14:paraId="35B2432C" w14:textId="77777777" w:rsidR="00254B7E" w:rsidRPr="00C4048C" w:rsidRDefault="00254B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F5A4C" w:rsidRPr="00C4048C" w14:paraId="10D66F8C" w14:textId="77777777" w:rsidTr="00254B7E">
        <w:trPr>
          <w:trHeight w:val="743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144DC564" w14:textId="1236391B" w:rsidR="007F5A4C" w:rsidRDefault="00CD7F9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5</w:t>
            </w:r>
            <w:r w:rsidR="007F5A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3" w:type="pct"/>
            <w:vMerge w:val="restart"/>
            <w:shd w:val="clear" w:color="auto" w:fill="auto"/>
          </w:tcPr>
          <w:p w14:paraId="069A3A97" w14:textId="77777777"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Наличие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65C65B3D" w14:textId="783E4CE0" w:rsidR="007F5A4C" w:rsidRPr="002415B9" w:rsidRDefault="007F5A4C" w:rsidP="00254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254B7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17" w:type="pct"/>
            <w:vMerge w:val="restart"/>
            <w:shd w:val="clear" w:color="auto" w:fill="auto"/>
          </w:tcPr>
          <w:p w14:paraId="05A72FB2" w14:textId="77777777"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779" w:type="pct"/>
            <w:gridSpan w:val="2"/>
          </w:tcPr>
          <w:p w14:paraId="79DD6ECA" w14:textId="77777777"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4" w:type="pct"/>
            <w:vMerge w:val="restart"/>
            <w:shd w:val="clear" w:color="000000" w:fill="D8E4BC"/>
            <w:vAlign w:val="center"/>
          </w:tcPr>
          <w:p w14:paraId="3EF04540" w14:textId="77777777"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 w:val="restart"/>
            <w:shd w:val="clear" w:color="auto" w:fill="auto"/>
            <w:vAlign w:val="center"/>
          </w:tcPr>
          <w:p w14:paraId="229D8A7C" w14:textId="77777777"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F5A4C" w:rsidRPr="00C4048C" w14:paraId="11AAF728" w14:textId="77777777" w:rsidTr="00254B7E">
        <w:trPr>
          <w:trHeight w:val="564"/>
        </w:trPr>
        <w:tc>
          <w:tcPr>
            <w:tcW w:w="171" w:type="pct"/>
            <w:vMerge/>
            <w:shd w:val="clear" w:color="auto" w:fill="auto"/>
            <w:vAlign w:val="center"/>
          </w:tcPr>
          <w:p w14:paraId="0D81FFB1" w14:textId="77777777" w:rsidR="007F5A4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</w:tcPr>
          <w:p w14:paraId="4F3AD4C2" w14:textId="77777777"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1F00FDCE" w14:textId="77777777" w:rsidR="007F5A4C" w:rsidRPr="004124CF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</w:tcPr>
          <w:p w14:paraId="04158DD3" w14:textId="77777777"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pct"/>
            <w:gridSpan w:val="2"/>
          </w:tcPr>
          <w:p w14:paraId="49EE7DCA" w14:textId="77777777"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34" w:type="pct"/>
            <w:vMerge/>
            <w:shd w:val="clear" w:color="000000" w:fill="D8E4BC"/>
            <w:vAlign w:val="center"/>
          </w:tcPr>
          <w:p w14:paraId="5D5C99AE" w14:textId="77777777"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14:paraId="4480863F" w14:textId="77777777"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F6748" w:rsidRPr="00C4048C" w14:paraId="4B7947A5" w14:textId="77777777" w:rsidTr="00254B7E">
        <w:trPr>
          <w:trHeight w:val="404"/>
        </w:trPr>
        <w:tc>
          <w:tcPr>
            <w:tcW w:w="171" w:type="pct"/>
            <w:vMerge/>
            <w:shd w:val="clear" w:color="auto" w:fill="auto"/>
            <w:vAlign w:val="center"/>
          </w:tcPr>
          <w:p w14:paraId="66D86BF5" w14:textId="77777777" w:rsidR="005F6748" w:rsidRDefault="005F6748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</w:tcPr>
          <w:p w14:paraId="17B27936" w14:textId="77777777" w:rsidR="005F6748" w:rsidRPr="004124CF" w:rsidRDefault="005F6748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34E0D2FA" w14:textId="77777777" w:rsidR="005F6748" w:rsidRPr="004124CF" w:rsidRDefault="005F6748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</w:tcPr>
          <w:p w14:paraId="300A89CD" w14:textId="77777777" w:rsidR="005F6748" w:rsidRPr="004124CF" w:rsidRDefault="005F6748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pct"/>
            <w:gridSpan w:val="2"/>
          </w:tcPr>
          <w:p w14:paraId="1F55542B" w14:textId="77777777" w:rsidR="005F6748" w:rsidRPr="00CC380E" w:rsidRDefault="005F6748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0458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в качестве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 не привлекает российские организации малого и среднего предпринимательства.</w:t>
            </w:r>
          </w:p>
        </w:tc>
        <w:tc>
          <w:tcPr>
            <w:tcW w:w="434" w:type="pct"/>
            <w:vMerge/>
            <w:shd w:val="clear" w:color="000000" w:fill="D8E4BC"/>
            <w:vAlign w:val="center"/>
          </w:tcPr>
          <w:p w14:paraId="278AAF2B" w14:textId="77777777" w:rsidR="005F6748" w:rsidRPr="00C4048C" w:rsidRDefault="005F6748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14:paraId="0E6ECB48" w14:textId="77777777" w:rsidR="005F6748" w:rsidRPr="00C4048C" w:rsidRDefault="005F6748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66B52AFE" w14:textId="77777777" w:rsidTr="00254B7E">
        <w:trPr>
          <w:trHeight w:val="1450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06BE7184" w14:textId="45397E53" w:rsidR="00AC5126" w:rsidRDefault="00CD7F9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AC5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3" w:type="pct"/>
            <w:vMerge w:val="restart"/>
            <w:shd w:val="clear" w:color="auto" w:fill="auto"/>
          </w:tcPr>
          <w:p w14:paraId="53158FFF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>или ненадлежащее исполнение участником своих обязательств по ранее заключенным с ПАО «МОЭК» или компаниями Группы Газпром энергохолдинг договорам (в т.ч. когда участник привлекается в качестве субподрядной организации)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7D420891" w14:textId="7BAB45C6" w:rsidR="00AC5126" w:rsidRPr="004124CF" w:rsidRDefault="00781619" w:rsidP="0025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254B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7" w:type="pct"/>
            <w:vMerge w:val="restart"/>
            <w:shd w:val="clear" w:color="auto" w:fill="auto"/>
          </w:tcPr>
          <w:p w14:paraId="694FA832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или ненадлежащего исполнения Участником (в т.ч. привлекаемого в качестве субподрядчика) своих обязательств по заключенным договорам.</w:t>
            </w:r>
          </w:p>
        </w:tc>
        <w:tc>
          <w:tcPr>
            <w:tcW w:w="1779" w:type="pct"/>
            <w:gridSpan w:val="2"/>
            <w:vAlign w:val="center"/>
          </w:tcPr>
          <w:p w14:paraId="2FF47A61" w14:textId="77777777" w:rsidR="00AC5126" w:rsidRPr="004124CF" w:rsidRDefault="00AC5126" w:rsidP="0008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34" w:type="pct"/>
            <w:vMerge w:val="restart"/>
            <w:shd w:val="clear" w:color="000000" w:fill="D8E4BC"/>
            <w:vAlign w:val="center"/>
          </w:tcPr>
          <w:p w14:paraId="5107AA83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 w:val="restart"/>
            <w:shd w:val="clear" w:color="auto" w:fill="auto"/>
            <w:vAlign w:val="center"/>
          </w:tcPr>
          <w:p w14:paraId="2E25442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2246862D" w14:textId="77777777" w:rsidTr="00254B7E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4F3F3866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pct"/>
            <w:vMerge/>
            <w:shd w:val="clear" w:color="auto" w:fill="auto"/>
          </w:tcPr>
          <w:p w14:paraId="476390FF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51BE6EB6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Merge/>
            <w:shd w:val="clear" w:color="auto" w:fill="auto"/>
          </w:tcPr>
          <w:p w14:paraId="11AA216C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pct"/>
            <w:gridSpan w:val="2"/>
            <w:vAlign w:val="center"/>
          </w:tcPr>
          <w:p w14:paraId="46D0F5E4" w14:textId="77777777" w:rsidR="00AC5126" w:rsidRPr="004124CF" w:rsidRDefault="00AC5126" w:rsidP="00086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34" w:type="pct"/>
            <w:vMerge/>
            <w:shd w:val="clear" w:color="000000" w:fill="D8E4BC"/>
            <w:vAlign w:val="center"/>
          </w:tcPr>
          <w:p w14:paraId="5975F482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14:paraId="1D320069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6963183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>* В случае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квалификации Участника Запроса предложений).</w:t>
      </w:r>
    </w:p>
    <w:p w14:paraId="4AF614CE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D88EEBD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693BA292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FD8BA0B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28660D44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0484DCBA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6E17B84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F06509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504DA86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4E42A6E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6E09AED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25A03242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781479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lastRenderedPageBreak/>
              <w:t>(Должность лица осуществляющего оценку)</w:t>
            </w:r>
          </w:p>
        </w:tc>
        <w:tc>
          <w:tcPr>
            <w:tcW w:w="144" w:type="pct"/>
          </w:tcPr>
          <w:p w14:paraId="448BCA5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1DE6151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0B4847F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6EFE1CB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4DF657F4" w14:textId="77777777" w:rsidTr="00E20EBE">
        <w:tc>
          <w:tcPr>
            <w:tcW w:w="1846" w:type="pct"/>
          </w:tcPr>
          <w:p w14:paraId="0DB4D40A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D3730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7955A9D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661553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F0F6DD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7E990CF8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093846C" w14:textId="77777777" w:rsidR="00E02971" w:rsidRDefault="00E02971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4C06AA" w14:textId="77777777" w:rsidR="00E02971" w:rsidRDefault="00E02971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A88305" w14:textId="11428433" w:rsidR="00D80EEF" w:rsidRDefault="00D80EEF" w:rsidP="00D8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D80EEF" w:rsidSect="00E20EBE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  <w:r>
        <w:t xml:space="preserve">* </w:t>
      </w:r>
      <w:r w:rsidR="002962C8" w:rsidRPr="002962C8">
        <w:rPr>
          <w:rFonts w:ascii="Times New Roman" w:hAnsi="Times New Roman"/>
          <w:bCs/>
          <w:i/>
          <w:sz w:val="20"/>
          <w:szCs w:val="20"/>
        </w:rPr>
        <w:t>Опыт оказания услуг, аналогичных предмету запроса предложений –</w:t>
      </w:r>
      <w:r w:rsidR="00A761D0">
        <w:rPr>
          <w:rFonts w:ascii="Times New Roman" w:hAnsi="Times New Roman"/>
          <w:bCs/>
          <w:i/>
          <w:sz w:val="20"/>
          <w:szCs w:val="20"/>
        </w:rPr>
        <w:t xml:space="preserve"> </w:t>
      </w:r>
      <w:r w:rsidR="00A761D0" w:rsidRPr="00A761D0">
        <w:rPr>
          <w:rFonts w:ascii="Times New Roman" w:hAnsi="Times New Roman"/>
          <w:bCs/>
          <w:i/>
          <w:sz w:val="20"/>
          <w:szCs w:val="20"/>
        </w:rPr>
        <w:t>оказание услуг по сопровождению программно-технического комплекса интегрированн</w:t>
      </w:r>
      <w:r w:rsidR="00CD7F9B">
        <w:rPr>
          <w:rFonts w:ascii="Times New Roman" w:hAnsi="Times New Roman"/>
          <w:bCs/>
          <w:i/>
          <w:sz w:val="20"/>
          <w:szCs w:val="20"/>
        </w:rPr>
        <w:t>ых</w:t>
      </w:r>
      <w:r w:rsidR="00A761D0" w:rsidRPr="00A761D0">
        <w:rPr>
          <w:rFonts w:ascii="Times New Roman" w:hAnsi="Times New Roman"/>
          <w:bCs/>
          <w:i/>
          <w:sz w:val="20"/>
          <w:szCs w:val="20"/>
        </w:rPr>
        <w:t xml:space="preserve"> автоматизированн</w:t>
      </w:r>
      <w:r w:rsidR="00CD7F9B">
        <w:rPr>
          <w:rFonts w:ascii="Times New Roman" w:hAnsi="Times New Roman"/>
          <w:bCs/>
          <w:i/>
          <w:sz w:val="20"/>
          <w:szCs w:val="20"/>
        </w:rPr>
        <w:t>ых</w:t>
      </w:r>
      <w:r w:rsidR="00A761D0" w:rsidRPr="00A761D0">
        <w:rPr>
          <w:rFonts w:ascii="Times New Roman" w:hAnsi="Times New Roman"/>
          <w:bCs/>
          <w:i/>
          <w:sz w:val="20"/>
          <w:szCs w:val="20"/>
        </w:rPr>
        <w:t xml:space="preserve"> систем диспетчерского и</w:t>
      </w:r>
      <w:r w:rsidR="00CD7F9B">
        <w:rPr>
          <w:rFonts w:ascii="Times New Roman" w:hAnsi="Times New Roman"/>
          <w:bCs/>
          <w:i/>
          <w:sz w:val="20"/>
          <w:szCs w:val="20"/>
        </w:rPr>
        <w:t>/или</w:t>
      </w:r>
      <w:r w:rsidR="00A761D0" w:rsidRPr="00A761D0">
        <w:rPr>
          <w:rFonts w:ascii="Times New Roman" w:hAnsi="Times New Roman"/>
          <w:bCs/>
          <w:i/>
          <w:sz w:val="20"/>
          <w:szCs w:val="20"/>
        </w:rPr>
        <w:t xml:space="preserve"> технологического управления</w:t>
      </w:r>
      <w:r w:rsidR="002962C8" w:rsidRPr="002962C8">
        <w:rPr>
          <w:rFonts w:ascii="Times New Roman" w:hAnsi="Times New Roman"/>
          <w:bCs/>
          <w:i/>
          <w:sz w:val="20"/>
          <w:szCs w:val="20"/>
        </w:rPr>
        <w:t xml:space="preserve"> </w:t>
      </w:r>
      <w:r w:rsidR="00CD7F9B">
        <w:rPr>
          <w:rFonts w:ascii="Times New Roman" w:hAnsi="Times New Roman"/>
          <w:bCs/>
          <w:i/>
          <w:sz w:val="20"/>
          <w:szCs w:val="20"/>
        </w:rPr>
        <w:t xml:space="preserve">(в том числе </w:t>
      </w:r>
      <w:r w:rsidR="00A761D0" w:rsidRPr="00A761D0">
        <w:rPr>
          <w:rFonts w:ascii="Times New Roman" w:hAnsi="Times New Roman"/>
          <w:bCs/>
          <w:i/>
          <w:sz w:val="20"/>
          <w:szCs w:val="20"/>
        </w:rPr>
        <w:t>c использованием протокола ОРС</w:t>
      </w:r>
      <w:r w:rsidR="00CD7F9B">
        <w:rPr>
          <w:rFonts w:ascii="Times New Roman" w:hAnsi="Times New Roman"/>
          <w:bCs/>
          <w:i/>
          <w:sz w:val="20"/>
          <w:szCs w:val="20"/>
        </w:rPr>
        <w:t>).</w:t>
      </w:r>
      <w:r w:rsidR="00A761D0" w:rsidRPr="00A761D0">
        <w:rPr>
          <w:rFonts w:ascii="Times New Roman" w:hAnsi="Times New Roman"/>
          <w:bCs/>
          <w:i/>
          <w:sz w:val="20"/>
          <w:szCs w:val="20"/>
        </w:rPr>
        <w:t xml:space="preserve"> </w:t>
      </w:r>
    </w:p>
    <w:p w14:paraId="74B739CB" w14:textId="77777777" w:rsidR="00E02971" w:rsidRDefault="00E02971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311F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7D8DB6D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1F6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F162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FCF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6AB2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F5C6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39EE6ED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0E7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0861A7C2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D4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D39D2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063B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BD036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C19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787E64C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4F3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09E47EA0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256D68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714E40EC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21DA2CE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25FBA974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42A0A13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7552E7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A8306B4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1DDA691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5EFF3EB9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1161A19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47F3F13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7479DDC3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3F70A7DC">
                <v:shape id="_x0000_i1026" type="#_x0000_t75" style="width:142.35pt;height:34.35pt" o:ole="">
                  <v:imagedata r:id="rId15" o:title=""/>
                </v:shape>
                <o:OLEObject Type="Embed" ProgID="Equation.3" ShapeID="_x0000_i1026" DrawAspect="Content" ObjectID="_1551527438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023D8724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0D7628F4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090DC6F4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0962C7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C35E4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788258B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1FA506DA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19049C69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60F118FF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1C58D8F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5D15069B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0AAB6298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F2257A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394A55E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3898DE4A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1A148B65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5B94A03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6FD4187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36BB013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F2B7EF7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02B2A29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F6E8E8D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213463E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71EA81D1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831F6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D5831E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1B7EED9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F018B1" w14:textId="77777777" w:rsidTr="00E20EBE">
        <w:tc>
          <w:tcPr>
            <w:tcW w:w="1846" w:type="pct"/>
          </w:tcPr>
          <w:p w14:paraId="7F5FB4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1596C7B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5478D4C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A86D41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618275D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9F018BD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3AF1EDB7" w14:textId="77777777" w:rsidR="00CD6A95" w:rsidRDefault="00CD6A95" w:rsidP="00CD6A95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1466">
        <w:rPr>
          <w:rFonts w:ascii="Times New Roman" w:hAnsi="Times New Roman" w:cs="Times New Roman"/>
          <w:b/>
          <w:sz w:val="24"/>
          <w:szCs w:val="24"/>
        </w:rPr>
        <w:lastRenderedPageBreak/>
        <w:t>2. Оценка коммерческого предложения</w:t>
      </w:r>
    </w:p>
    <w:p w14:paraId="6E396443" w14:textId="77777777" w:rsidR="00CD6A95" w:rsidRPr="00991466" w:rsidRDefault="00CD6A95" w:rsidP="00CD6A95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990"/>
        <w:gridCol w:w="1346"/>
        <w:gridCol w:w="3226"/>
        <w:gridCol w:w="4297"/>
        <w:gridCol w:w="1254"/>
        <w:gridCol w:w="1162"/>
      </w:tblGrid>
      <w:tr w:rsidR="00CD6A95" w:rsidRPr="00991466" w14:paraId="020225A8" w14:textId="77777777" w:rsidTr="00734E5B">
        <w:trPr>
          <w:trHeight w:val="20"/>
        </w:trPr>
        <w:tc>
          <w:tcPr>
            <w:tcW w:w="173" w:type="pct"/>
            <w:shd w:val="clear" w:color="auto" w:fill="auto"/>
            <w:vAlign w:val="center"/>
            <w:hideMark/>
          </w:tcPr>
          <w:p w14:paraId="2AC855ED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1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991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011" w:type="pct"/>
            <w:shd w:val="clear" w:color="auto" w:fill="auto"/>
            <w:vAlign w:val="center"/>
            <w:hideMark/>
          </w:tcPr>
          <w:p w14:paraId="62953B0A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1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206D596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1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2B3CA500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1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53" w:type="pct"/>
            <w:vAlign w:val="center"/>
          </w:tcPr>
          <w:p w14:paraId="5092ABBE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1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14:paraId="25D38173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1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14:paraId="3E19E20F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1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991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CD6A95" w:rsidRPr="00991466" w14:paraId="464ABCED" w14:textId="77777777" w:rsidTr="00734E5B">
        <w:trPr>
          <w:trHeight w:val="20"/>
        </w:trPr>
        <w:tc>
          <w:tcPr>
            <w:tcW w:w="173" w:type="pct"/>
            <w:shd w:val="clear" w:color="auto" w:fill="auto"/>
            <w:vAlign w:val="center"/>
            <w:hideMark/>
          </w:tcPr>
          <w:p w14:paraId="276B4718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11" w:type="pct"/>
            <w:shd w:val="clear" w:color="auto" w:fill="auto"/>
            <w:vAlign w:val="center"/>
            <w:hideMark/>
          </w:tcPr>
          <w:p w14:paraId="59932BE0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E071E24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1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721C4F40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3" w:type="pct"/>
            <w:vAlign w:val="center"/>
          </w:tcPr>
          <w:p w14:paraId="431933F9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38EBBCB0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6B26EA0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D6A95" w:rsidRPr="00991466" w14:paraId="054826E9" w14:textId="77777777" w:rsidTr="00CD6A95">
        <w:trPr>
          <w:trHeight w:val="3046"/>
        </w:trPr>
        <w:tc>
          <w:tcPr>
            <w:tcW w:w="173" w:type="pct"/>
            <w:shd w:val="clear" w:color="auto" w:fill="auto"/>
            <w:vAlign w:val="center"/>
            <w:hideMark/>
          </w:tcPr>
          <w:p w14:paraId="3C3EB0E8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1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11" w:type="pct"/>
            <w:shd w:val="clear" w:color="auto" w:fill="auto"/>
            <w:hideMark/>
          </w:tcPr>
          <w:p w14:paraId="4C1581D5" w14:textId="77777777" w:rsidR="00CD6A95" w:rsidRPr="00991466" w:rsidRDefault="00CD6A95" w:rsidP="00734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7AF8">
              <w:rPr>
                <w:rFonts w:ascii="Times New Roman" w:hAnsi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022A224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91466">
              <w:rPr>
                <w:rFonts w:ascii="Times New Roman" w:hAnsi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1091" w:type="pct"/>
            <w:shd w:val="clear" w:color="auto" w:fill="auto"/>
            <w:hideMark/>
          </w:tcPr>
          <w:p w14:paraId="7BB33024" w14:textId="77777777" w:rsidR="00CD6A95" w:rsidRPr="00364B06" w:rsidRDefault="00CD6A95" w:rsidP="00734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B06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453" w:type="pct"/>
          </w:tcPr>
          <w:p w14:paraId="244AD907" w14:textId="77777777" w:rsidR="00CD6A95" w:rsidRPr="00364B06" w:rsidRDefault="00CD6A95" w:rsidP="00734E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B06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364B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364B06">
              <w:rPr>
                <w:rFonts w:ascii="Times New Roman" w:hAnsi="Times New Roman" w:cs="Times New Roman"/>
                <w:sz w:val="20"/>
                <w:szCs w:val="20"/>
              </w:rPr>
              <w:t>/Ni)</w:t>
            </w:r>
          </w:p>
          <w:p w14:paraId="6674B66F" w14:textId="77777777" w:rsidR="00CD6A95" w:rsidRPr="00364B06" w:rsidRDefault="00CD6A95" w:rsidP="00734E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B06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2687B8D0" w14:textId="77777777" w:rsidR="00CD6A95" w:rsidRPr="00364B06" w:rsidRDefault="00CD6A95" w:rsidP="00734E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B06">
              <w:rPr>
                <w:rFonts w:ascii="Times New Roman" w:hAnsi="Times New Roman" w:cs="Times New Roman"/>
                <w:sz w:val="20"/>
                <w:szCs w:val="20"/>
              </w:rPr>
              <w:t>N min– минимальная цена заявки участников без НДС.</w:t>
            </w:r>
          </w:p>
          <w:p w14:paraId="3FC9BA09" w14:textId="77777777" w:rsidR="00CD6A95" w:rsidRPr="00364B06" w:rsidRDefault="00CD6A95" w:rsidP="00734E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B06">
              <w:rPr>
                <w:rFonts w:ascii="Times New Roman" w:hAnsi="Times New Roman" w:cs="Times New Roman"/>
                <w:sz w:val="20"/>
                <w:szCs w:val="20"/>
              </w:rPr>
              <w:t>Ni –цена заявки оцениваемого Участника без НДС</w:t>
            </w:r>
          </w:p>
        </w:tc>
        <w:tc>
          <w:tcPr>
            <w:tcW w:w="424" w:type="pct"/>
            <w:shd w:val="clear" w:color="000000" w:fill="D8E4BC"/>
            <w:vAlign w:val="center"/>
            <w:hideMark/>
          </w:tcPr>
          <w:p w14:paraId="38F2C722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1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14:paraId="54CE315A" w14:textId="77777777" w:rsidR="00CD6A95" w:rsidRPr="00991466" w:rsidRDefault="00CD6A95" w:rsidP="00734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C096A9F" w14:textId="77777777" w:rsidR="00CD6A95" w:rsidRDefault="00CD6A95" w:rsidP="00CD6A95">
      <w:pPr>
        <w:spacing w:after="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504C3585" w14:textId="77777777" w:rsidR="00A761D0" w:rsidRPr="00A761D0" w:rsidRDefault="00A761D0" w:rsidP="00A761D0">
      <w:pPr>
        <w:spacing w:before="120"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761D0">
        <w:rPr>
          <w:rFonts w:ascii="Times New Roman" w:hAnsi="Times New Roman" w:cs="Times New Roman"/>
          <w:i/>
          <w:sz w:val="20"/>
          <w:szCs w:val="20"/>
        </w:rPr>
        <w:t>* Оценка и сопоставление заявок участников, которые содержат предложения о выполнении работ российскими лицами, по стоимостному критерию оценки производятся по предложенной в указанных заявках цене, сниженной на 15 процентов.</w:t>
      </w:r>
    </w:p>
    <w:p w14:paraId="16AE0E67" w14:textId="77777777" w:rsidR="00CD6A95" w:rsidRDefault="00CD6A95" w:rsidP="00CD6A95">
      <w:pPr>
        <w:spacing w:after="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2E6B4C27" w14:textId="77777777" w:rsidR="00A761D0" w:rsidRDefault="00A761D0" w:rsidP="00CD6A95">
      <w:pPr>
        <w:spacing w:after="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655539A0" w14:textId="77777777" w:rsidR="00A761D0" w:rsidRDefault="00A761D0" w:rsidP="00CD6A95">
      <w:pPr>
        <w:spacing w:after="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11909794" w14:textId="77777777" w:rsidR="00A761D0" w:rsidRDefault="00A761D0" w:rsidP="00CD6A95">
      <w:pPr>
        <w:spacing w:after="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7313C42E" w14:textId="77777777" w:rsidR="00A761D0" w:rsidRDefault="00A761D0" w:rsidP="00CD6A95">
      <w:pPr>
        <w:spacing w:after="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585A1A7C" w14:textId="77777777" w:rsidR="00A761D0" w:rsidRDefault="00A761D0" w:rsidP="00CD6A95">
      <w:pPr>
        <w:spacing w:after="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13B6F7F8" w14:textId="77777777" w:rsidR="00A761D0" w:rsidRDefault="00A761D0" w:rsidP="00CD6A95">
      <w:pPr>
        <w:spacing w:after="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6D538E4D" w14:textId="77777777" w:rsidR="00A761D0" w:rsidRDefault="00A761D0" w:rsidP="00CD6A95">
      <w:pPr>
        <w:spacing w:after="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39871C6E" w14:textId="77777777" w:rsidR="00A761D0" w:rsidRPr="00991466" w:rsidRDefault="00A761D0" w:rsidP="00CD6A95">
      <w:pPr>
        <w:spacing w:after="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0F5A7690" w14:textId="77777777" w:rsidR="00CD6A95" w:rsidRPr="00991466" w:rsidRDefault="00CD6A95" w:rsidP="00CD6A95">
      <w:pPr>
        <w:spacing w:after="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991466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14:paraId="1C833A8C" w14:textId="77777777" w:rsidR="00CD6A95" w:rsidRPr="00991466" w:rsidRDefault="00CD6A95" w:rsidP="00CD6A95">
      <w:pPr>
        <w:pStyle w:val="af9"/>
        <w:spacing w:line="240" w:lineRule="auto"/>
        <w:ind w:left="0"/>
        <w:jc w:val="both"/>
        <w:rPr>
          <w:szCs w:val="24"/>
        </w:rPr>
      </w:pPr>
      <w:r w:rsidRPr="00991466">
        <w:rPr>
          <w:szCs w:val="24"/>
        </w:rPr>
        <w:t>_________________________________________________________________________________________________________________________</w:t>
      </w:r>
    </w:p>
    <w:p w14:paraId="7169C43B" w14:textId="77777777" w:rsidR="00CD6A95" w:rsidRPr="00991466" w:rsidRDefault="00CD6A95" w:rsidP="00CD6A95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CD6A95" w:rsidRPr="00991466" w14:paraId="4CCD5591" w14:textId="77777777" w:rsidTr="00734E5B">
        <w:tc>
          <w:tcPr>
            <w:tcW w:w="1846" w:type="pct"/>
            <w:tcBorders>
              <w:bottom w:val="single" w:sz="4" w:space="0" w:color="auto"/>
            </w:tcBorders>
          </w:tcPr>
          <w:p w14:paraId="0199EE31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095390DE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5E93790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F058D61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30DA059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CD6A95" w:rsidRPr="00991466" w14:paraId="5501F7DD" w14:textId="77777777" w:rsidTr="00734E5B">
        <w:tc>
          <w:tcPr>
            <w:tcW w:w="1846" w:type="pct"/>
            <w:tcBorders>
              <w:top w:val="single" w:sz="4" w:space="0" w:color="auto"/>
            </w:tcBorders>
          </w:tcPr>
          <w:p w14:paraId="7C587057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center"/>
              <w:rPr>
                <w:i/>
                <w:szCs w:val="24"/>
              </w:rPr>
            </w:pPr>
            <w:r w:rsidRPr="0099146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7DAC38C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E8CBB22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center"/>
              <w:rPr>
                <w:i/>
                <w:szCs w:val="24"/>
              </w:rPr>
            </w:pPr>
            <w:r w:rsidRPr="0099146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07F3E910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340B8E5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center"/>
              <w:rPr>
                <w:i/>
                <w:szCs w:val="24"/>
              </w:rPr>
            </w:pPr>
            <w:r w:rsidRPr="00991466">
              <w:rPr>
                <w:i/>
                <w:szCs w:val="24"/>
              </w:rPr>
              <w:t>(Ф.И.О.)</w:t>
            </w:r>
          </w:p>
        </w:tc>
      </w:tr>
      <w:tr w:rsidR="00CD6A95" w:rsidRPr="00991466" w14:paraId="457ABD3E" w14:textId="77777777" w:rsidTr="00734E5B">
        <w:tc>
          <w:tcPr>
            <w:tcW w:w="1846" w:type="pct"/>
          </w:tcPr>
          <w:p w14:paraId="478ECED9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both"/>
              <w:rPr>
                <w:szCs w:val="24"/>
              </w:rPr>
            </w:pPr>
          </w:p>
          <w:p w14:paraId="4CA23472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both"/>
              <w:rPr>
                <w:szCs w:val="24"/>
              </w:rPr>
            </w:pPr>
          </w:p>
          <w:p w14:paraId="05C2DC8C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both"/>
              <w:rPr>
                <w:szCs w:val="24"/>
              </w:rPr>
            </w:pPr>
          </w:p>
          <w:p w14:paraId="1F93A640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both"/>
              <w:rPr>
                <w:szCs w:val="24"/>
              </w:rPr>
            </w:pPr>
          </w:p>
          <w:p w14:paraId="7E5DB259" w14:textId="77777777" w:rsidR="00CD6A95" w:rsidRPr="00991466" w:rsidRDefault="00CD6A95" w:rsidP="00CD6A95">
            <w:pPr>
              <w:pStyle w:val="af9"/>
              <w:spacing w:line="240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6B8FFD03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DEA3F86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E93ACA7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2536C9E" w14:textId="77777777" w:rsidR="00CD6A95" w:rsidRPr="00991466" w:rsidRDefault="00CD6A95" w:rsidP="00734E5B">
            <w:pPr>
              <w:pStyle w:val="af9"/>
              <w:spacing w:line="240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10BAD72E" w14:textId="77777777" w:rsidR="00E02971" w:rsidRPr="00CC380E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30AAFB6E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6ADDC9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5988A39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69F7F0F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67E497F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47A69C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5DDBFA8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B2835F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1E9DCF79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2A7C755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03AF58C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8EDF55A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5BEA71D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C1DE73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323B5BC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2A3DC43B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572003B2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272D05BD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0541E0A8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B543AF6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7966D6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93E9108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704EDF35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в </w:t>
            </w:r>
          </w:p>
          <w:p w14:paraId="1CD5E579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 объеме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54D1181D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74970379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06D2B39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74057C9C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23AA34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1E968594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0F8F4DB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07A64DBD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12010B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4D2B9DA9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1D4C33FD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услуг.</w:t>
            </w:r>
          </w:p>
          <w:p w14:paraId="0F73315A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5139054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38BC4B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118A635D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5128F7A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416E0A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CB49239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65A79B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46496AEE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37FC0F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BE2568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51D728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5C03CF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AF00DA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29BB95A6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099818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AEE2A5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0DDB71E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6AC5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0C2605D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71CA6C26" w14:textId="77777777" w:rsidTr="00E20EBE">
        <w:tc>
          <w:tcPr>
            <w:tcW w:w="1847" w:type="pct"/>
          </w:tcPr>
          <w:p w14:paraId="1C68DB25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DABEC1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78DEDE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AED6B6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13DFAC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7DA3CF2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104E49C2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9E3EF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EA9DF" w14:textId="77777777" w:rsidR="00C635F7" w:rsidRDefault="00C635F7" w:rsidP="00F20455">
      <w:pPr>
        <w:spacing w:after="0" w:line="240" w:lineRule="auto"/>
      </w:pPr>
      <w:r>
        <w:separator/>
      </w:r>
    </w:p>
  </w:endnote>
  <w:endnote w:type="continuationSeparator" w:id="0">
    <w:p w14:paraId="1997C8ED" w14:textId="77777777" w:rsidR="00C635F7" w:rsidRDefault="00C635F7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2C7BB193" w14:textId="77777777" w:rsidR="0019104A" w:rsidRDefault="0019104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4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53CF3" w14:textId="77777777" w:rsidR="0019104A" w:rsidRPr="0033197D" w:rsidRDefault="0019104A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D1D5F" w14:textId="77777777" w:rsidR="00C635F7" w:rsidRDefault="00C635F7" w:rsidP="00F20455">
      <w:pPr>
        <w:spacing w:after="0" w:line="240" w:lineRule="auto"/>
      </w:pPr>
      <w:r>
        <w:separator/>
      </w:r>
    </w:p>
  </w:footnote>
  <w:footnote w:type="continuationSeparator" w:id="0">
    <w:p w14:paraId="5E8E8DA2" w14:textId="77777777" w:rsidR="00C635F7" w:rsidRDefault="00C635F7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127449" w14:textId="77777777" w:rsidR="0019104A" w:rsidRPr="00E42135" w:rsidRDefault="0019104A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A761D0">
      <w:rPr>
        <w:rFonts w:ascii="Times New Roman" w:hAnsi="Times New Roman" w:cs="Times New Roman"/>
        <w:b/>
        <w:spacing w:val="-14"/>
        <w:sz w:val="24"/>
        <w:szCs w:val="24"/>
      </w:rPr>
      <w:t>10490/</w:t>
    </w:r>
    <w:r>
      <w:rPr>
        <w:rFonts w:ascii="Times New Roman" w:hAnsi="Times New Roman" w:cs="Times New Roman"/>
        <w:b/>
        <w:spacing w:val="-14"/>
        <w:sz w:val="24"/>
        <w:szCs w:val="24"/>
      </w:rPr>
      <w:t>П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63498" w14:textId="77777777" w:rsidR="0019104A" w:rsidRPr="00E42135" w:rsidRDefault="0019104A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6A76"/>
    <w:rsid w:val="00020173"/>
    <w:rsid w:val="00024301"/>
    <w:rsid w:val="00033F15"/>
    <w:rsid w:val="00033F3A"/>
    <w:rsid w:val="00034D95"/>
    <w:rsid w:val="00035FE7"/>
    <w:rsid w:val="000379A8"/>
    <w:rsid w:val="0004191D"/>
    <w:rsid w:val="00041B4A"/>
    <w:rsid w:val="00046499"/>
    <w:rsid w:val="0004680C"/>
    <w:rsid w:val="0005106F"/>
    <w:rsid w:val="0005178C"/>
    <w:rsid w:val="00051C63"/>
    <w:rsid w:val="00052D4B"/>
    <w:rsid w:val="0005594B"/>
    <w:rsid w:val="0005793A"/>
    <w:rsid w:val="00060CF6"/>
    <w:rsid w:val="00067EFC"/>
    <w:rsid w:val="00070277"/>
    <w:rsid w:val="00083891"/>
    <w:rsid w:val="00085FBE"/>
    <w:rsid w:val="00086681"/>
    <w:rsid w:val="00091798"/>
    <w:rsid w:val="00094466"/>
    <w:rsid w:val="00095092"/>
    <w:rsid w:val="000A1F28"/>
    <w:rsid w:val="000A361A"/>
    <w:rsid w:val="000B3C97"/>
    <w:rsid w:val="000B68E6"/>
    <w:rsid w:val="000B6EF0"/>
    <w:rsid w:val="000B6F9F"/>
    <w:rsid w:val="000C0851"/>
    <w:rsid w:val="000C3279"/>
    <w:rsid w:val="000C34D5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5286"/>
    <w:rsid w:val="001059B9"/>
    <w:rsid w:val="00111D95"/>
    <w:rsid w:val="00112C80"/>
    <w:rsid w:val="001171EF"/>
    <w:rsid w:val="00120A7E"/>
    <w:rsid w:val="0012239A"/>
    <w:rsid w:val="00124181"/>
    <w:rsid w:val="001245D9"/>
    <w:rsid w:val="00124768"/>
    <w:rsid w:val="00130566"/>
    <w:rsid w:val="0013145B"/>
    <w:rsid w:val="00132651"/>
    <w:rsid w:val="00134A79"/>
    <w:rsid w:val="001373FB"/>
    <w:rsid w:val="00140089"/>
    <w:rsid w:val="00143E83"/>
    <w:rsid w:val="00145D70"/>
    <w:rsid w:val="001466F9"/>
    <w:rsid w:val="001500FB"/>
    <w:rsid w:val="00152D72"/>
    <w:rsid w:val="001633F0"/>
    <w:rsid w:val="00165F7D"/>
    <w:rsid w:val="00166B8E"/>
    <w:rsid w:val="00171A82"/>
    <w:rsid w:val="00174DF3"/>
    <w:rsid w:val="00176F0F"/>
    <w:rsid w:val="00182E81"/>
    <w:rsid w:val="0019104A"/>
    <w:rsid w:val="00194263"/>
    <w:rsid w:val="001A0200"/>
    <w:rsid w:val="001A1136"/>
    <w:rsid w:val="001A5830"/>
    <w:rsid w:val="001B05BC"/>
    <w:rsid w:val="001B0CD6"/>
    <w:rsid w:val="001B69BC"/>
    <w:rsid w:val="001B710B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F0D39"/>
    <w:rsid w:val="001F2557"/>
    <w:rsid w:val="001F4280"/>
    <w:rsid w:val="0020089F"/>
    <w:rsid w:val="00204FA5"/>
    <w:rsid w:val="00211B0C"/>
    <w:rsid w:val="0021265D"/>
    <w:rsid w:val="00214163"/>
    <w:rsid w:val="0021480C"/>
    <w:rsid w:val="002158E8"/>
    <w:rsid w:val="002166D2"/>
    <w:rsid w:val="00220C98"/>
    <w:rsid w:val="002226D2"/>
    <w:rsid w:val="0022598A"/>
    <w:rsid w:val="002264FF"/>
    <w:rsid w:val="002276E0"/>
    <w:rsid w:val="0023031B"/>
    <w:rsid w:val="00231B55"/>
    <w:rsid w:val="00231DE5"/>
    <w:rsid w:val="002324E6"/>
    <w:rsid w:val="0023630D"/>
    <w:rsid w:val="002371EE"/>
    <w:rsid w:val="00240645"/>
    <w:rsid w:val="002415B9"/>
    <w:rsid w:val="0024703C"/>
    <w:rsid w:val="002536F1"/>
    <w:rsid w:val="00254B7E"/>
    <w:rsid w:val="00255264"/>
    <w:rsid w:val="00262C26"/>
    <w:rsid w:val="0026609A"/>
    <w:rsid w:val="002710FF"/>
    <w:rsid w:val="00280AFC"/>
    <w:rsid w:val="00285749"/>
    <w:rsid w:val="002944EB"/>
    <w:rsid w:val="002952A4"/>
    <w:rsid w:val="002959E1"/>
    <w:rsid w:val="002962C8"/>
    <w:rsid w:val="00297EC5"/>
    <w:rsid w:val="002A3C70"/>
    <w:rsid w:val="002A783C"/>
    <w:rsid w:val="002C6A29"/>
    <w:rsid w:val="002C7E6B"/>
    <w:rsid w:val="002D3A45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354BA"/>
    <w:rsid w:val="00342518"/>
    <w:rsid w:val="00342D84"/>
    <w:rsid w:val="00342ED3"/>
    <w:rsid w:val="003452F1"/>
    <w:rsid w:val="003548EE"/>
    <w:rsid w:val="00362058"/>
    <w:rsid w:val="00363B17"/>
    <w:rsid w:val="0036530F"/>
    <w:rsid w:val="00377815"/>
    <w:rsid w:val="00380136"/>
    <w:rsid w:val="00386478"/>
    <w:rsid w:val="003901E9"/>
    <w:rsid w:val="00391581"/>
    <w:rsid w:val="003930F9"/>
    <w:rsid w:val="00393748"/>
    <w:rsid w:val="00393C10"/>
    <w:rsid w:val="0039572F"/>
    <w:rsid w:val="00397006"/>
    <w:rsid w:val="003A4710"/>
    <w:rsid w:val="003A6766"/>
    <w:rsid w:val="003B0C53"/>
    <w:rsid w:val="003C095D"/>
    <w:rsid w:val="003C1F06"/>
    <w:rsid w:val="003C62A7"/>
    <w:rsid w:val="003D0076"/>
    <w:rsid w:val="003D1449"/>
    <w:rsid w:val="003D1F55"/>
    <w:rsid w:val="003E050B"/>
    <w:rsid w:val="003E15C3"/>
    <w:rsid w:val="003F0CDC"/>
    <w:rsid w:val="004017E9"/>
    <w:rsid w:val="00401D9C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3C2"/>
    <w:rsid w:val="004244AD"/>
    <w:rsid w:val="0042546D"/>
    <w:rsid w:val="00433E43"/>
    <w:rsid w:val="0043414D"/>
    <w:rsid w:val="00434B47"/>
    <w:rsid w:val="00435920"/>
    <w:rsid w:val="00445FFE"/>
    <w:rsid w:val="004463DB"/>
    <w:rsid w:val="00457E24"/>
    <w:rsid w:val="00461D36"/>
    <w:rsid w:val="00465E8C"/>
    <w:rsid w:val="00466B64"/>
    <w:rsid w:val="0047375E"/>
    <w:rsid w:val="00481473"/>
    <w:rsid w:val="004820E3"/>
    <w:rsid w:val="00482633"/>
    <w:rsid w:val="00483BA6"/>
    <w:rsid w:val="00484106"/>
    <w:rsid w:val="00484D59"/>
    <w:rsid w:val="00492BCE"/>
    <w:rsid w:val="00495214"/>
    <w:rsid w:val="004B0C25"/>
    <w:rsid w:val="004C3C05"/>
    <w:rsid w:val="004C4CD7"/>
    <w:rsid w:val="004D2860"/>
    <w:rsid w:val="004D3496"/>
    <w:rsid w:val="004D457C"/>
    <w:rsid w:val="004E1594"/>
    <w:rsid w:val="004E4A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1F60"/>
    <w:rsid w:val="0052645A"/>
    <w:rsid w:val="00530156"/>
    <w:rsid w:val="00531715"/>
    <w:rsid w:val="00541973"/>
    <w:rsid w:val="00547CA1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86228"/>
    <w:rsid w:val="005905DA"/>
    <w:rsid w:val="00591BDA"/>
    <w:rsid w:val="00595256"/>
    <w:rsid w:val="005A6CC4"/>
    <w:rsid w:val="005A6DC7"/>
    <w:rsid w:val="005A77D0"/>
    <w:rsid w:val="005B4199"/>
    <w:rsid w:val="005B4E42"/>
    <w:rsid w:val="005B5B4A"/>
    <w:rsid w:val="005C01BE"/>
    <w:rsid w:val="005D27A4"/>
    <w:rsid w:val="005D6720"/>
    <w:rsid w:val="005D7908"/>
    <w:rsid w:val="005E05BC"/>
    <w:rsid w:val="005E46BB"/>
    <w:rsid w:val="005E5575"/>
    <w:rsid w:val="005F4CC4"/>
    <w:rsid w:val="005F6748"/>
    <w:rsid w:val="005F6DAB"/>
    <w:rsid w:val="00613813"/>
    <w:rsid w:val="00615AD6"/>
    <w:rsid w:val="00623ECE"/>
    <w:rsid w:val="0062561C"/>
    <w:rsid w:val="00636143"/>
    <w:rsid w:val="00637E17"/>
    <w:rsid w:val="006424B9"/>
    <w:rsid w:val="00642DE7"/>
    <w:rsid w:val="006430B3"/>
    <w:rsid w:val="0064687D"/>
    <w:rsid w:val="00646988"/>
    <w:rsid w:val="00651A6C"/>
    <w:rsid w:val="00656E5E"/>
    <w:rsid w:val="00657AF1"/>
    <w:rsid w:val="00664225"/>
    <w:rsid w:val="00670351"/>
    <w:rsid w:val="00670734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C3AE6"/>
    <w:rsid w:val="006C6C40"/>
    <w:rsid w:val="006D53AE"/>
    <w:rsid w:val="006D77C7"/>
    <w:rsid w:val="006E0FB9"/>
    <w:rsid w:val="006E1A8C"/>
    <w:rsid w:val="006E2FCD"/>
    <w:rsid w:val="006E6277"/>
    <w:rsid w:val="006F0199"/>
    <w:rsid w:val="006F0FEF"/>
    <w:rsid w:val="006F2607"/>
    <w:rsid w:val="006F5E57"/>
    <w:rsid w:val="007010F0"/>
    <w:rsid w:val="00714FE5"/>
    <w:rsid w:val="0071547C"/>
    <w:rsid w:val="007167F6"/>
    <w:rsid w:val="00721F0F"/>
    <w:rsid w:val="00724AD7"/>
    <w:rsid w:val="00724CC3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5EEF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B76A6"/>
    <w:rsid w:val="007B79C5"/>
    <w:rsid w:val="007C40B6"/>
    <w:rsid w:val="007D07A6"/>
    <w:rsid w:val="007D2D10"/>
    <w:rsid w:val="007D7547"/>
    <w:rsid w:val="007E0B57"/>
    <w:rsid w:val="007E135C"/>
    <w:rsid w:val="007E1948"/>
    <w:rsid w:val="007E5110"/>
    <w:rsid w:val="007E6D74"/>
    <w:rsid w:val="007F28C9"/>
    <w:rsid w:val="007F3537"/>
    <w:rsid w:val="007F37AB"/>
    <w:rsid w:val="007F49D9"/>
    <w:rsid w:val="007F5A4C"/>
    <w:rsid w:val="007F5EA3"/>
    <w:rsid w:val="007F6905"/>
    <w:rsid w:val="007F722B"/>
    <w:rsid w:val="008075C9"/>
    <w:rsid w:val="0080779F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439E6"/>
    <w:rsid w:val="008514B0"/>
    <w:rsid w:val="00853AB7"/>
    <w:rsid w:val="00853D09"/>
    <w:rsid w:val="00857835"/>
    <w:rsid w:val="00861A71"/>
    <w:rsid w:val="00866793"/>
    <w:rsid w:val="008732DF"/>
    <w:rsid w:val="00874086"/>
    <w:rsid w:val="0087624F"/>
    <w:rsid w:val="00877478"/>
    <w:rsid w:val="0089330C"/>
    <w:rsid w:val="00896B93"/>
    <w:rsid w:val="008A0133"/>
    <w:rsid w:val="008A1DF3"/>
    <w:rsid w:val="008A225E"/>
    <w:rsid w:val="008A2B02"/>
    <w:rsid w:val="008A456D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3782"/>
    <w:rsid w:val="008F1D65"/>
    <w:rsid w:val="008F3B26"/>
    <w:rsid w:val="008F78A2"/>
    <w:rsid w:val="00904E9D"/>
    <w:rsid w:val="00907534"/>
    <w:rsid w:val="0091608F"/>
    <w:rsid w:val="0092097E"/>
    <w:rsid w:val="009211C8"/>
    <w:rsid w:val="0092163D"/>
    <w:rsid w:val="00923EBC"/>
    <w:rsid w:val="009273F7"/>
    <w:rsid w:val="00927827"/>
    <w:rsid w:val="00936CC4"/>
    <w:rsid w:val="00937C23"/>
    <w:rsid w:val="00940775"/>
    <w:rsid w:val="00943336"/>
    <w:rsid w:val="00952339"/>
    <w:rsid w:val="0095271E"/>
    <w:rsid w:val="00967B12"/>
    <w:rsid w:val="00970AC6"/>
    <w:rsid w:val="0097220B"/>
    <w:rsid w:val="00973B00"/>
    <w:rsid w:val="00975CE0"/>
    <w:rsid w:val="00984759"/>
    <w:rsid w:val="00984AD5"/>
    <w:rsid w:val="00985000"/>
    <w:rsid w:val="00987209"/>
    <w:rsid w:val="00993B56"/>
    <w:rsid w:val="00996937"/>
    <w:rsid w:val="0099730E"/>
    <w:rsid w:val="009B1734"/>
    <w:rsid w:val="009B244F"/>
    <w:rsid w:val="009D7BE6"/>
    <w:rsid w:val="009E115F"/>
    <w:rsid w:val="009E2892"/>
    <w:rsid w:val="009E359E"/>
    <w:rsid w:val="009E3C4A"/>
    <w:rsid w:val="009E50BB"/>
    <w:rsid w:val="009E6AA1"/>
    <w:rsid w:val="009F3FDD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60961"/>
    <w:rsid w:val="00A61E52"/>
    <w:rsid w:val="00A64239"/>
    <w:rsid w:val="00A666CC"/>
    <w:rsid w:val="00A761D0"/>
    <w:rsid w:val="00A8140E"/>
    <w:rsid w:val="00A87E71"/>
    <w:rsid w:val="00A92EF8"/>
    <w:rsid w:val="00A967E5"/>
    <w:rsid w:val="00A97107"/>
    <w:rsid w:val="00AA2A6B"/>
    <w:rsid w:val="00AA4427"/>
    <w:rsid w:val="00AA45FF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F0635"/>
    <w:rsid w:val="00AF0A89"/>
    <w:rsid w:val="00AF4439"/>
    <w:rsid w:val="00AF4989"/>
    <w:rsid w:val="00AF72F9"/>
    <w:rsid w:val="00AF7C7B"/>
    <w:rsid w:val="00B02A67"/>
    <w:rsid w:val="00B07B1E"/>
    <w:rsid w:val="00B10888"/>
    <w:rsid w:val="00B13B0E"/>
    <w:rsid w:val="00B154D7"/>
    <w:rsid w:val="00B17088"/>
    <w:rsid w:val="00B17470"/>
    <w:rsid w:val="00B17D52"/>
    <w:rsid w:val="00B24D29"/>
    <w:rsid w:val="00B259E5"/>
    <w:rsid w:val="00B26D57"/>
    <w:rsid w:val="00B26F0B"/>
    <w:rsid w:val="00B30151"/>
    <w:rsid w:val="00B32E02"/>
    <w:rsid w:val="00B335AD"/>
    <w:rsid w:val="00B411CF"/>
    <w:rsid w:val="00B47DB7"/>
    <w:rsid w:val="00B57792"/>
    <w:rsid w:val="00B70573"/>
    <w:rsid w:val="00B73041"/>
    <w:rsid w:val="00B94504"/>
    <w:rsid w:val="00B95722"/>
    <w:rsid w:val="00B969E8"/>
    <w:rsid w:val="00B97FA2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E0106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35F7"/>
    <w:rsid w:val="00C6500D"/>
    <w:rsid w:val="00C6595E"/>
    <w:rsid w:val="00C725DB"/>
    <w:rsid w:val="00C743C6"/>
    <w:rsid w:val="00C74AC3"/>
    <w:rsid w:val="00C80C1D"/>
    <w:rsid w:val="00C824CC"/>
    <w:rsid w:val="00C87CAA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627A"/>
    <w:rsid w:val="00CD6A95"/>
    <w:rsid w:val="00CD7025"/>
    <w:rsid w:val="00CD7F9B"/>
    <w:rsid w:val="00CE0D35"/>
    <w:rsid w:val="00CE0E7D"/>
    <w:rsid w:val="00CF0BD7"/>
    <w:rsid w:val="00CF2BAE"/>
    <w:rsid w:val="00CF6D53"/>
    <w:rsid w:val="00CF7A55"/>
    <w:rsid w:val="00D003AA"/>
    <w:rsid w:val="00D01020"/>
    <w:rsid w:val="00D013C7"/>
    <w:rsid w:val="00D029E1"/>
    <w:rsid w:val="00D256A6"/>
    <w:rsid w:val="00D26480"/>
    <w:rsid w:val="00D3186C"/>
    <w:rsid w:val="00D329BF"/>
    <w:rsid w:val="00D33DBD"/>
    <w:rsid w:val="00D341F1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0EEF"/>
    <w:rsid w:val="00D85D1B"/>
    <w:rsid w:val="00D861F5"/>
    <w:rsid w:val="00D94154"/>
    <w:rsid w:val="00D97342"/>
    <w:rsid w:val="00DA21CB"/>
    <w:rsid w:val="00DA621D"/>
    <w:rsid w:val="00DA6327"/>
    <w:rsid w:val="00DA6CE2"/>
    <w:rsid w:val="00DA6FD2"/>
    <w:rsid w:val="00DA758F"/>
    <w:rsid w:val="00DB0F18"/>
    <w:rsid w:val="00DB37B2"/>
    <w:rsid w:val="00DB529E"/>
    <w:rsid w:val="00DB593A"/>
    <w:rsid w:val="00DB64AF"/>
    <w:rsid w:val="00DD0AF0"/>
    <w:rsid w:val="00DD60DD"/>
    <w:rsid w:val="00DD7134"/>
    <w:rsid w:val="00DE2B2B"/>
    <w:rsid w:val="00DE4669"/>
    <w:rsid w:val="00DF6A96"/>
    <w:rsid w:val="00DF6FBB"/>
    <w:rsid w:val="00E02971"/>
    <w:rsid w:val="00E106B9"/>
    <w:rsid w:val="00E14DB5"/>
    <w:rsid w:val="00E209A6"/>
    <w:rsid w:val="00E20E8E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6711D"/>
    <w:rsid w:val="00E81A37"/>
    <w:rsid w:val="00E851AD"/>
    <w:rsid w:val="00E90258"/>
    <w:rsid w:val="00E923E4"/>
    <w:rsid w:val="00E94605"/>
    <w:rsid w:val="00E97D45"/>
    <w:rsid w:val="00EA0B42"/>
    <w:rsid w:val="00EB10C6"/>
    <w:rsid w:val="00EB666F"/>
    <w:rsid w:val="00EB7196"/>
    <w:rsid w:val="00EC2166"/>
    <w:rsid w:val="00ED773E"/>
    <w:rsid w:val="00EE04FC"/>
    <w:rsid w:val="00EE0A99"/>
    <w:rsid w:val="00EE0F8D"/>
    <w:rsid w:val="00EF17B3"/>
    <w:rsid w:val="00EF33E6"/>
    <w:rsid w:val="00EF70B1"/>
    <w:rsid w:val="00F11225"/>
    <w:rsid w:val="00F141DD"/>
    <w:rsid w:val="00F151B2"/>
    <w:rsid w:val="00F16C29"/>
    <w:rsid w:val="00F20455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2EB6"/>
    <w:rsid w:val="00F82EE3"/>
    <w:rsid w:val="00F83DEC"/>
    <w:rsid w:val="00F90DEE"/>
    <w:rsid w:val="00F96107"/>
    <w:rsid w:val="00FA0E2E"/>
    <w:rsid w:val="00FA3B32"/>
    <w:rsid w:val="00FA47F0"/>
    <w:rsid w:val="00FA58B2"/>
    <w:rsid w:val="00FA70B5"/>
    <w:rsid w:val="00FB08BC"/>
    <w:rsid w:val="00FB155E"/>
    <w:rsid w:val="00FB18C6"/>
    <w:rsid w:val="00FC5EB9"/>
    <w:rsid w:val="00FD0B61"/>
    <w:rsid w:val="00FD3ED6"/>
    <w:rsid w:val="00FE0966"/>
    <w:rsid w:val="00FE193D"/>
    <w:rsid w:val="00FE5E49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E48D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  <w:style w:type="paragraph" w:styleId="aff">
    <w:name w:val="Revision"/>
    <w:hidden/>
    <w:uiPriority w:val="99"/>
    <w:semiHidden/>
    <w:rsid w:val="00CD7F9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  <w:style w:type="paragraph" w:styleId="aff">
    <w:name w:val="Revision"/>
    <w:hidden/>
    <w:uiPriority w:val="99"/>
    <w:semiHidden/>
    <w:rsid w:val="00CD7F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8BF59-E315-416B-89A1-21C34AA2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940D1F59.dotm</Template>
  <TotalTime>6</TotalTime>
  <Pages>9</Pages>
  <Words>1786</Words>
  <Characters>10184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Кухта Роман Игоревич</dc:creator>
  <cp:lastModifiedBy>Татьяна М. Котик</cp:lastModifiedBy>
  <cp:revision>5</cp:revision>
  <cp:lastPrinted>2016-04-28T08:50:00Z</cp:lastPrinted>
  <dcterms:created xsi:type="dcterms:W3CDTF">2017-03-17T11:11:00Z</dcterms:created>
  <dcterms:modified xsi:type="dcterms:W3CDTF">2017-03-20T12:04:00Z</dcterms:modified>
</cp:coreProperties>
</file>