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D93878" w:rsidRDefault="00001484" w:rsidP="00CF7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  <w:r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05202F" w:rsidRPr="0005202F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724074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724074" w:rsidRPr="00724074">
        <w:rPr>
          <w:rFonts w:ascii="Times New Roman" w:eastAsia="Times New Roman" w:hAnsi="Times New Roman" w:cs="Times New Roman"/>
          <w:b/>
          <w:sz w:val="28"/>
          <w:szCs w:val="28"/>
        </w:rPr>
        <w:t xml:space="preserve">казание услуг </w:t>
      </w:r>
      <w:bookmarkStart w:id="1" w:name="_Hlk429398121"/>
      <w:r w:rsidR="00724074" w:rsidRPr="00724074">
        <w:rPr>
          <w:rFonts w:ascii="Times New Roman" w:eastAsia="Times New Roman" w:hAnsi="Times New Roman" w:cs="Times New Roman"/>
          <w:b/>
          <w:sz w:val="28"/>
          <w:szCs w:val="28"/>
        </w:rPr>
        <w:t xml:space="preserve">по PR-продвижению проекта «Технологическое присоединение к системе теплоснабжения </w:t>
      </w:r>
      <w:r w:rsidR="00724074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724074" w:rsidRPr="00724074">
        <w:rPr>
          <w:rFonts w:ascii="Times New Roman" w:eastAsia="Times New Roman" w:hAnsi="Times New Roman" w:cs="Times New Roman"/>
          <w:b/>
          <w:sz w:val="28"/>
          <w:szCs w:val="28"/>
        </w:rPr>
        <w:t xml:space="preserve">ПАО </w:t>
      </w:r>
      <w:bookmarkEnd w:id="1"/>
      <w:r w:rsidR="00FB136E" w:rsidRPr="00FB136E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</w:t>
      </w:r>
    </w:p>
    <w:p w:rsidR="00D93878" w:rsidRP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878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:rsid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FB136E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 w:rsidR="00FB136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="00724074">
        <w:rPr>
          <w:rFonts w:ascii="Times New Roman" w:eastAsia="Times New Roman" w:hAnsi="Times New Roman" w:cs="Times New Roman"/>
          <w:b/>
          <w:sz w:val="28"/>
          <w:szCs w:val="28"/>
        </w:rPr>
        <w:t>0387</w:t>
      </w:r>
      <w:r w:rsidR="00FB136E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724074">
        <w:rPr>
          <w:rFonts w:ascii="Times New Roman" w:eastAsia="Times New Roman" w:hAnsi="Times New Roman" w:cs="Times New Roman"/>
          <w:b/>
          <w:sz w:val="28"/>
          <w:szCs w:val="28"/>
        </w:rPr>
        <w:t>В</w:t>
      </w:r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6E9" w:rsidRDefault="005966E9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CF74A4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756E" w:rsidRPr="00CB76FD" w:rsidRDefault="00721F0F" w:rsidP="005966E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:rsidR="00721F0F" w:rsidRDefault="00CF74A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</w:t>
      </w:r>
      <w:r w:rsidR="008364AC">
        <w:rPr>
          <w:rFonts w:ascii="Times New Roman" w:hAnsi="Times New Roman" w:cs="Times New Roman"/>
          <w:sz w:val="24"/>
          <w:szCs w:val="24"/>
        </w:rPr>
        <w:t>,</w:t>
      </w:r>
      <w:r w:rsidRPr="00C4048C">
        <w:rPr>
          <w:rFonts w:ascii="Times New Roman" w:hAnsi="Times New Roman" w:cs="Times New Roman"/>
          <w:sz w:val="24"/>
          <w:szCs w:val="24"/>
        </w:rPr>
        <w:t xml:space="preserve"> равных 1000 или в процентах – равных 100%.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.75pt" o:ole="" fillcolor="window">
                  <v:imagedata r:id="rId9" o:title=""/>
                </v:shape>
                <o:OLEObject Type="Embed" ProgID="Equation.3" ShapeID="_x0000_i1025" DrawAspect="Content" ObjectID="_1547898259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:rsidTr="00E20EBE">
        <w:tc>
          <w:tcPr>
            <w:tcW w:w="1847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756"/>
        <w:gridCol w:w="1277"/>
        <w:gridCol w:w="3261"/>
        <w:gridCol w:w="2087"/>
        <w:gridCol w:w="2730"/>
        <w:gridCol w:w="1277"/>
        <w:gridCol w:w="787"/>
      </w:tblGrid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39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41" w:type="pct"/>
            <w:gridSpan w:val="2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E02971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 w:rsidR="00F112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 договоров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5B2E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4830D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работ/оказания услуг, аналогичных предмету запроса предложений*,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1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96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A0E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E02971" w:rsidRPr="003D1F55" w:rsidRDefault="00E02971" w:rsidP="00483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Средний годовой объем выполнения р</w:t>
            </w:r>
            <w:r w:rsidR="006C3AE6" w:rsidRPr="003D1F55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/оказанных услуг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3D1F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086681"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средний годовой объем выполнения работ/оказания услуг аналогичных предмету запроса предложений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D1F55" w:rsidRDefault="009C580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E02971" w:rsidRPr="003D1F55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FB136E" w:rsidRDefault="00FA0E2E" w:rsidP="00724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D93878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FB136E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FB136E" w:rsidRDefault="00FA0E2E" w:rsidP="00724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B136E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3,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9C5807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33E4A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FB136E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FB136E" w:rsidRDefault="00FA0E2E" w:rsidP="00724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FB136E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FB136E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5202F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FB136E" w:rsidRDefault="00FA0E2E" w:rsidP="00724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B136E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5202F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FB136E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05202F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23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FB136E" w:rsidRDefault="00FA0E2E" w:rsidP="00724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D93878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5202F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9C5807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05202F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68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566079">
        <w:trPr>
          <w:trHeight w:val="11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FB136E" w:rsidRDefault="0097220B" w:rsidP="007240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9C5807" w:rsidRPr="00FB136E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724074">
              <w:rPr>
                <w:rFonts w:ascii="Times New Roman" w:hAnsi="Times New Roman" w:cs="Times New Roman"/>
                <w:i/>
                <w:sz w:val="24"/>
                <w:szCs w:val="24"/>
              </w:rPr>
              <w:t>68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:rsidTr="009C5807">
        <w:trPr>
          <w:trHeight w:val="3960"/>
        </w:trPr>
        <w:tc>
          <w:tcPr>
            <w:tcW w:w="171" w:type="pct"/>
            <w:shd w:val="clear" w:color="auto" w:fill="auto"/>
            <w:vAlign w:val="center"/>
          </w:tcPr>
          <w:p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939" w:type="pct"/>
            <w:shd w:val="clear" w:color="auto" w:fill="auto"/>
          </w:tcPr>
          <w:p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E0966" w:rsidRPr="004124CF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625F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shd w:val="clear" w:color="auto" w:fill="auto"/>
          </w:tcPr>
          <w:p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:rsidR="00FE0966" w:rsidRPr="00FE0966" w:rsidRDefault="00FE0966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704" w:type="dxa"/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419"/>
              <w:gridCol w:w="1132"/>
            </w:tblGrid>
            <w:tr w:rsidR="00FE0966" w:rsidRPr="00CF6D53" w:rsidTr="008364AC">
              <w:trPr>
                <w:trHeight w:val="584"/>
              </w:trPr>
              <w:tc>
                <w:tcPr>
                  <w:tcW w:w="2288" w:type="pct"/>
                  <w:vAlign w:val="center"/>
                </w:tcPr>
                <w:p w:rsidR="00FE0966" w:rsidRPr="00CF6D5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:rsidR="00FE0966" w:rsidRPr="00CF6D53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08" w:type="pct"/>
                  <w:vAlign w:val="center"/>
                </w:tcPr>
                <w:p w:rsidR="00FE0966" w:rsidRPr="00CF6D5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CF6D53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FE0966" w:rsidRPr="00CF6D53" w:rsidTr="008364AC">
              <w:trPr>
                <w:trHeight w:val="357"/>
              </w:trPr>
              <w:tc>
                <w:tcPr>
                  <w:tcW w:w="2288" w:type="pct"/>
                  <w:vMerge w:val="restart"/>
                  <w:vAlign w:val="center"/>
                </w:tcPr>
                <w:p w:rsidR="00FE0966" w:rsidRPr="00FB136E" w:rsidRDefault="00695B1D" w:rsidP="007F37A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Руководитель проектов</w:t>
                  </w:r>
                </w:p>
              </w:tc>
              <w:tc>
                <w:tcPr>
                  <w:tcW w:w="1508" w:type="pct"/>
                  <w:tcBorders>
                    <w:bottom w:val="single" w:sz="4" w:space="0" w:color="auto"/>
                  </w:tcBorders>
                  <w:vAlign w:val="center"/>
                </w:tcPr>
                <w:p w:rsidR="00FE0966" w:rsidRPr="00FB136E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CF6D53" w:rsidRDefault="0092163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FE0966" w:rsidRPr="00CF6D53" w:rsidTr="0005202F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:rsidR="00FE0966" w:rsidRPr="00FB136E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:rsidR="00FE0966" w:rsidRPr="00FB136E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  <w:r w:rsidR="0005202F" w:rsidRPr="00FB136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92163D" w:rsidRPr="00FB136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FE0966" w:rsidRPr="00FB136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:rsidR="00FE0966" w:rsidRPr="00CF6D53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05202F" w:rsidRPr="00CF6D53" w:rsidTr="0005202F">
              <w:trPr>
                <w:trHeight w:val="560"/>
              </w:trPr>
              <w:tc>
                <w:tcPr>
                  <w:tcW w:w="2288" w:type="pct"/>
                  <w:vMerge w:val="restart"/>
                  <w:vAlign w:val="center"/>
                </w:tcPr>
                <w:p w:rsidR="0005202F" w:rsidRPr="00FB136E" w:rsidRDefault="00695B1D" w:rsidP="000520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Дизайнер</w:t>
                  </w:r>
                </w:p>
              </w:tc>
              <w:tc>
                <w:tcPr>
                  <w:tcW w:w="1508" w:type="pct"/>
                  <w:vAlign w:val="center"/>
                </w:tcPr>
                <w:p w:rsidR="0005202F" w:rsidRPr="00FB136E" w:rsidRDefault="00695B1D" w:rsidP="000520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03" w:type="pct"/>
                  <w:vAlign w:val="center"/>
                </w:tcPr>
                <w:p w:rsidR="0005202F" w:rsidRPr="00CF6D53" w:rsidRDefault="0005202F" w:rsidP="000520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05202F" w:rsidRPr="00CF6D53" w:rsidTr="0005202F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:rsidR="0005202F" w:rsidRPr="00FB136E" w:rsidRDefault="0005202F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:rsidR="0005202F" w:rsidRPr="00FB136E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05202F" w:rsidRPr="00FB136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:rsidR="0005202F" w:rsidRPr="00CF6D53" w:rsidRDefault="0005202F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F6D5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95B1D" w:rsidRPr="00CF6D53" w:rsidTr="0005202F">
              <w:trPr>
                <w:trHeight w:val="560"/>
              </w:trPr>
              <w:tc>
                <w:tcPr>
                  <w:tcW w:w="2288" w:type="pct"/>
                  <w:vMerge w:val="restart"/>
                  <w:vAlign w:val="center"/>
                </w:tcPr>
                <w:p w:rsidR="00695B1D" w:rsidRPr="00695B1D" w:rsidRDefault="00695B1D" w:rsidP="00E20EBE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95B1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Специалист по сувенирно-презентационной продукции </w:t>
                  </w:r>
                </w:p>
              </w:tc>
              <w:tc>
                <w:tcPr>
                  <w:tcW w:w="1508" w:type="pct"/>
                  <w:vAlign w:val="center"/>
                </w:tcPr>
                <w:p w:rsidR="00695B1D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03" w:type="pct"/>
                  <w:vAlign w:val="center"/>
                </w:tcPr>
                <w:p w:rsidR="00695B1D" w:rsidRPr="00CF6D53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695B1D" w:rsidRPr="00CF6D53" w:rsidTr="0005202F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:rsidR="00695B1D" w:rsidRPr="00695B1D" w:rsidRDefault="00695B1D" w:rsidP="00E20EBE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:rsidR="00695B1D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 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:rsidR="00695B1D" w:rsidRPr="00CF6D53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95B1D" w:rsidRPr="00CF6D53" w:rsidTr="0005202F">
              <w:trPr>
                <w:trHeight w:val="560"/>
              </w:trPr>
              <w:tc>
                <w:tcPr>
                  <w:tcW w:w="2288" w:type="pct"/>
                  <w:vMerge w:val="restart"/>
                  <w:vAlign w:val="center"/>
                </w:tcPr>
                <w:p w:rsidR="00695B1D" w:rsidRPr="00695B1D" w:rsidRDefault="00695B1D" w:rsidP="00E20EBE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95B1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Копирайтер</w:t>
                  </w:r>
                </w:p>
              </w:tc>
              <w:tc>
                <w:tcPr>
                  <w:tcW w:w="1508" w:type="pct"/>
                  <w:vAlign w:val="center"/>
                </w:tcPr>
                <w:p w:rsidR="00695B1D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03" w:type="pct"/>
                  <w:vAlign w:val="center"/>
                </w:tcPr>
                <w:p w:rsidR="00695B1D" w:rsidRPr="00CF6D53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695B1D" w:rsidRPr="00CF6D53" w:rsidTr="0005202F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:rsidR="00695B1D" w:rsidRPr="00695B1D" w:rsidRDefault="00695B1D" w:rsidP="00E20EBE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:rsidR="00695B1D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203" w:type="pct"/>
                  <w:vAlign w:val="center"/>
                </w:tcPr>
                <w:p w:rsidR="00695B1D" w:rsidRPr="00CF6D53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95B1D" w:rsidRPr="00CF6D53" w:rsidTr="0005202F">
              <w:trPr>
                <w:trHeight w:val="560"/>
              </w:trPr>
              <w:tc>
                <w:tcPr>
                  <w:tcW w:w="2288" w:type="pct"/>
                  <w:vMerge w:val="restart"/>
                  <w:vAlign w:val="center"/>
                </w:tcPr>
                <w:p w:rsidR="00695B1D" w:rsidRPr="00695B1D" w:rsidRDefault="00695B1D" w:rsidP="00E20EBE">
                  <w:pPr>
                    <w:widowControl w:val="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95B1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Аналитик</w:t>
                  </w:r>
                </w:p>
              </w:tc>
              <w:tc>
                <w:tcPr>
                  <w:tcW w:w="1508" w:type="pct"/>
                  <w:vAlign w:val="center"/>
                </w:tcPr>
                <w:p w:rsidR="00695B1D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03" w:type="pct"/>
                  <w:vAlign w:val="center"/>
                </w:tcPr>
                <w:p w:rsidR="00695B1D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695B1D" w:rsidRPr="00CF6D53" w:rsidTr="0005202F">
              <w:trPr>
                <w:trHeight w:val="560"/>
              </w:trPr>
              <w:tc>
                <w:tcPr>
                  <w:tcW w:w="2288" w:type="pct"/>
                  <w:vMerge/>
                  <w:vAlign w:val="center"/>
                </w:tcPr>
                <w:p w:rsidR="00695B1D" w:rsidRPr="00FB136E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08" w:type="pct"/>
                  <w:vAlign w:val="center"/>
                </w:tcPr>
                <w:p w:rsidR="00695B1D" w:rsidRDefault="00695B1D" w:rsidP="001F0D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2 и более </w:t>
                  </w:r>
                </w:p>
              </w:tc>
              <w:tc>
                <w:tcPr>
                  <w:tcW w:w="1203" w:type="pct"/>
                  <w:vAlign w:val="center"/>
                </w:tcPr>
                <w:p w:rsidR="00695B1D" w:rsidRDefault="00695B1D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pct"/>
            <w:shd w:val="clear" w:color="000000" w:fill="D8E4BC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866E9F">
        <w:trPr>
          <w:trHeight w:val="155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7F5A4C" w:rsidRDefault="00625FF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7F5A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или его эквивалента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7F5A4C" w:rsidRPr="002415B9" w:rsidRDefault="007F5A4C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04294F">
        <w:trPr>
          <w:trHeight w:val="708"/>
        </w:trPr>
        <w:tc>
          <w:tcPr>
            <w:tcW w:w="171" w:type="pct"/>
            <w:vMerge/>
            <w:shd w:val="clear" w:color="auto" w:fill="auto"/>
            <w:vAlign w:val="center"/>
          </w:tcPr>
          <w:p w:rsidR="007F5A4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7F5A4C" w:rsidRPr="004124CF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202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AC5126" w:rsidRDefault="00625FF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AC5126" w:rsidRPr="004124CF" w:rsidRDefault="00781619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F365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D938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047"/>
        </w:trPr>
        <w:tc>
          <w:tcPr>
            <w:tcW w:w="171" w:type="pct"/>
            <w:vMerge/>
            <w:shd w:val="clear" w:color="auto" w:fill="auto"/>
            <w:vAlign w:val="center"/>
          </w:tcPr>
          <w:p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2A04C6" w:rsidRPr="003C52F7" w:rsidRDefault="002A04C6" w:rsidP="00D80EEF">
      <w:pPr>
        <w:spacing w:after="0" w:line="240" w:lineRule="auto"/>
        <w:rPr>
          <w:i/>
        </w:rPr>
      </w:pPr>
    </w:p>
    <w:p w:rsidR="0006516F" w:rsidRPr="003C52F7" w:rsidRDefault="003C52F7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r w:rsidRPr="003C52F7">
        <w:rPr>
          <w:i/>
        </w:rPr>
        <w:t xml:space="preserve">* </w:t>
      </w:r>
      <w:r w:rsidRPr="00FB136E">
        <w:rPr>
          <w:i/>
        </w:rPr>
        <w:t xml:space="preserve">Опыт выполнения работ/оказания услуг, аналогичных предмету запроса предложений – </w:t>
      </w:r>
      <w:r w:rsidR="00F9109E">
        <w:rPr>
          <w:bCs/>
          <w:i/>
        </w:rPr>
        <w:t>о</w:t>
      </w:r>
      <w:r w:rsidR="00F9109E" w:rsidRPr="00800C26">
        <w:rPr>
          <w:bCs/>
          <w:i/>
          <w:szCs w:val="20"/>
        </w:rPr>
        <w:t>рганизация и</w:t>
      </w:r>
      <w:bookmarkStart w:id="2" w:name="_GoBack"/>
      <w:bookmarkEnd w:id="2"/>
      <w:r w:rsidR="00F9109E" w:rsidRPr="00800C26">
        <w:rPr>
          <w:bCs/>
          <w:i/>
          <w:szCs w:val="20"/>
        </w:rPr>
        <w:t xml:space="preserve"> проведение образовательных семинаров (тренингов) и/или организация презентационных мероприятий с участием СМИ</w:t>
      </w:r>
      <w:r w:rsidR="00F9109E">
        <w:rPr>
          <w:bCs/>
          <w:i/>
        </w:rPr>
        <w:t xml:space="preserve"> и/или </w:t>
      </w:r>
      <w:r w:rsidR="00F9109E" w:rsidRPr="00800C26">
        <w:rPr>
          <w:bCs/>
          <w:i/>
          <w:szCs w:val="20"/>
        </w:rPr>
        <w:t>публикация информационных материалов в СМИ.</w:t>
      </w:r>
    </w:p>
    <w:p w:rsidR="0006516F" w:rsidRDefault="0006516F" w:rsidP="00D80EEF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:rsidR="0006516F" w:rsidRDefault="0006516F" w:rsidP="00D80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6516F" w:rsidSect="00E20EBE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5pt;height:34.5pt" o:ole="">
                  <v:imagedata r:id="rId15" o:title=""/>
                </v:shape>
                <o:OLEObject Type="Embed" ProgID="Equation.3" ShapeID="_x0000_i1026" DrawAspect="Content" ObjectID="_1547898260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p w:rsidR="002D3A45" w:rsidRPr="006B75F0" w:rsidRDefault="002D3A45" w:rsidP="002D3A4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:rsidR="00F36512" w:rsidRPr="00E3219B" w:rsidRDefault="00F36512" w:rsidP="0005202F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  <w:r w:rsidR="00CF74A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CF74A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CF74A4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CF74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оказании услуг</w:t>
      </w:r>
      <w:r w:rsidRPr="00CF74A4">
        <w:rPr>
          <w:rFonts w:ascii="Times New Roman" w:hAnsi="Times New Roman" w:cs="Times New Roman"/>
          <w:sz w:val="20"/>
          <w:szCs w:val="20"/>
        </w:rPr>
        <w:t xml:space="preserve"> российскими лицами, по стоимостному критерию оценки производятся по предложенной в указанных заявках цене, сниженной на 15 процентов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:rsidR="00E02971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Pr="00377726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C380E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7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D2" w:rsidRDefault="002402D2" w:rsidP="00F20455">
      <w:pPr>
        <w:spacing w:after="0" w:line="240" w:lineRule="auto"/>
      </w:pPr>
      <w:r>
        <w:separator/>
      </w:r>
    </w:p>
  </w:endnote>
  <w:end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:rsidR="0005202F" w:rsidRDefault="000520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09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33197D" w:rsidRDefault="0005202F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D2" w:rsidRDefault="002402D2" w:rsidP="00F20455">
      <w:pPr>
        <w:spacing w:after="0" w:line="240" w:lineRule="auto"/>
      </w:pPr>
      <w:r>
        <w:separator/>
      </w:r>
    </w:p>
  </w:footnote>
  <w:foot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FB136E">
      <w:rPr>
        <w:rFonts w:ascii="Times New Roman" w:hAnsi="Times New Roman" w:cs="Times New Roman"/>
        <w:b/>
        <w:spacing w:val="-14"/>
        <w:sz w:val="24"/>
        <w:szCs w:val="24"/>
      </w:rPr>
      <w:t>10</w:t>
    </w:r>
    <w:r w:rsidR="00724074">
      <w:rPr>
        <w:rFonts w:ascii="Times New Roman" w:hAnsi="Times New Roman" w:cs="Times New Roman"/>
        <w:b/>
        <w:spacing w:val="-14"/>
        <w:sz w:val="24"/>
        <w:szCs w:val="24"/>
      </w:rPr>
      <w:t>387</w:t>
    </w:r>
    <w:r w:rsidRPr="009C5807">
      <w:rPr>
        <w:rFonts w:ascii="Times New Roman" w:hAnsi="Times New Roman" w:cs="Times New Roman"/>
        <w:b/>
        <w:spacing w:val="-14"/>
        <w:sz w:val="24"/>
        <w:szCs w:val="24"/>
      </w:rPr>
      <w:t>/</w:t>
    </w:r>
    <w:r w:rsidR="00724074">
      <w:rPr>
        <w:rFonts w:ascii="Times New Roman" w:hAnsi="Times New Roman" w:cs="Times New Roman"/>
        <w:b/>
        <w:spacing w:val="-14"/>
        <w:sz w:val="24"/>
        <w:szCs w:val="24"/>
      </w:rPr>
      <w:t>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4D06"/>
    <w:rsid w:val="00007ACC"/>
    <w:rsid w:val="00010518"/>
    <w:rsid w:val="00013FB4"/>
    <w:rsid w:val="000143AE"/>
    <w:rsid w:val="00016A76"/>
    <w:rsid w:val="00020173"/>
    <w:rsid w:val="00024301"/>
    <w:rsid w:val="00033F15"/>
    <w:rsid w:val="00033F3A"/>
    <w:rsid w:val="00034D95"/>
    <w:rsid w:val="00035FE7"/>
    <w:rsid w:val="000379A8"/>
    <w:rsid w:val="0004191D"/>
    <w:rsid w:val="00041B4A"/>
    <w:rsid w:val="0004294F"/>
    <w:rsid w:val="00046499"/>
    <w:rsid w:val="0004680C"/>
    <w:rsid w:val="0005106F"/>
    <w:rsid w:val="0005178C"/>
    <w:rsid w:val="00051C63"/>
    <w:rsid w:val="0005202F"/>
    <w:rsid w:val="00052D4B"/>
    <w:rsid w:val="0005594B"/>
    <w:rsid w:val="0005793A"/>
    <w:rsid w:val="00060CF6"/>
    <w:rsid w:val="0006516F"/>
    <w:rsid w:val="00067EFC"/>
    <w:rsid w:val="00070277"/>
    <w:rsid w:val="00083891"/>
    <w:rsid w:val="00085FBE"/>
    <w:rsid w:val="00086681"/>
    <w:rsid w:val="00091798"/>
    <w:rsid w:val="00094466"/>
    <w:rsid w:val="00095092"/>
    <w:rsid w:val="000A1F28"/>
    <w:rsid w:val="000A361A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5286"/>
    <w:rsid w:val="001059B9"/>
    <w:rsid w:val="00111D95"/>
    <w:rsid w:val="00112C80"/>
    <w:rsid w:val="001171EF"/>
    <w:rsid w:val="00120A7E"/>
    <w:rsid w:val="0012239A"/>
    <w:rsid w:val="00124181"/>
    <w:rsid w:val="001245D9"/>
    <w:rsid w:val="00124768"/>
    <w:rsid w:val="00130566"/>
    <w:rsid w:val="0013145B"/>
    <w:rsid w:val="00132651"/>
    <w:rsid w:val="00133E4A"/>
    <w:rsid w:val="00134A79"/>
    <w:rsid w:val="001373FB"/>
    <w:rsid w:val="00140089"/>
    <w:rsid w:val="00143E83"/>
    <w:rsid w:val="00145D70"/>
    <w:rsid w:val="001466F9"/>
    <w:rsid w:val="001500FB"/>
    <w:rsid w:val="00152D72"/>
    <w:rsid w:val="001633F0"/>
    <w:rsid w:val="00165F7D"/>
    <w:rsid w:val="00166B8E"/>
    <w:rsid w:val="00171A82"/>
    <w:rsid w:val="00174DF3"/>
    <w:rsid w:val="00176F0F"/>
    <w:rsid w:val="00182E81"/>
    <w:rsid w:val="00194263"/>
    <w:rsid w:val="001A0200"/>
    <w:rsid w:val="001A1136"/>
    <w:rsid w:val="001A5830"/>
    <w:rsid w:val="001B05BC"/>
    <w:rsid w:val="001B0CD6"/>
    <w:rsid w:val="001B69BC"/>
    <w:rsid w:val="001B710B"/>
    <w:rsid w:val="001C38A7"/>
    <w:rsid w:val="001C3D5F"/>
    <w:rsid w:val="001C61C9"/>
    <w:rsid w:val="001C6DB8"/>
    <w:rsid w:val="001D1604"/>
    <w:rsid w:val="001D19D0"/>
    <w:rsid w:val="001D2213"/>
    <w:rsid w:val="001D4E2B"/>
    <w:rsid w:val="001D5D47"/>
    <w:rsid w:val="001E534A"/>
    <w:rsid w:val="001E5E34"/>
    <w:rsid w:val="001F0D39"/>
    <w:rsid w:val="001F2557"/>
    <w:rsid w:val="001F4280"/>
    <w:rsid w:val="0020089F"/>
    <w:rsid w:val="00211B0C"/>
    <w:rsid w:val="0021265D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1DE5"/>
    <w:rsid w:val="002324E6"/>
    <w:rsid w:val="0023630D"/>
    <w:rsid w:val="002371EE"/>
    <w:rsid w:val="002402D2"/>
    <w:rsid w:val="00240645"/>
    <w:rsid w:val="002415B9"/>
    <w:rsid w:val="002536F1"/>
    <w:rsid w:val="00255264"/>
    <w:rsid w:val="00262C26"/>
    <w:rsid w:val="002710FF"/>
    <w:rsid w:val="00280AFC"/>
    <w:rsid w:val="00285749"/>
    <w:rsid w:val="002944EB"/>
    <w:rsid w:val="002952A4"/>
    <w:rsid w:val="002959E1"/>
    <w:rsid w:val="00297EC5"/>
    <w:rsid w:val="002A04C6"/>
    <w:rsid w:val="002A3C70"/>
    <w:rsid w:val="002A783C"/>
    <w:rsid w:val="002C6A2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354BA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C52F7"/>
    <w:rsid w:val="003D0076"/>
    <w:rsid w:val="003D07D5"/>
    <w:rsid w:val="003D1449"/>
    <w:rsid w:val="003D1F55"/>
    <w:rsid w:val="003E050B"/>
    <w:rsid w:val="003E15C3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3C2"/>
    <w:rsid w:val="0042546D"/>
    <w:rsid w:val="00433E43"/>
    <w:rsid w:val="0043414D"/>
    <w:rsid w:val="00434B47"/>
    <w:rsid w:val="00435920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0D1"/>
    <w:rsid w:val="00483BA6"/>
    <w:rsid w:val="00484106"/>
    <w:rsid w:val="00484D59"/>
    <w:rsid w:val="00492BCE"/>
    <w:rsid w:val="00495214"/>
    <w:rsid w:val="004A23EE"/>
    <w:rsid w:val="004B0C25"/>
    <w:rsid w:val="004C3C05"/>
    <w:rsid w:val="004C4CD7"/>
    <w:rsid w:val="004D3496"/>
    <w:rsid w:val="004D457C"/>
    <w:rsid w:val="004E1594"/>
    <w:rsid w:val="004E4A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5329"/>
    <w:rsid w:val="00530156"/>
    <w:rsid w:val="00530896"/>
    <w:rsid w:val="00531715"/>
    <w:rsid w:val="00541973"/>
    <w:rsid w:val="00547CA1"/>
    <w:rsid w:val="00552D8C"/>
    <w:rsid w:val="00560A79"/>
    <w:rsid w:val="00560D45"/>
    <w:rsid w:val="00562A94"/>
    <w:rsid w:val="00564AA2"/>
    <w:rsid w:val="00565738"/>
    <w:rsid w:val="00566079"/>
    <w:rsid w:val="00567250"/>
    <w:rsid w:val="0057413C"/>
    <w:rsid w:val="00575568"/>
    <w:rsid w:val="00576641"/>
    <w:rsid w:val="005818B3"/>
    <w:rsid w:val="00582E2B"/>
    <w:rsid w:val="00583693"/>
    <w:rsid w:val="0058573B"/>
    <w:rsid w:val="00585B81"/>
    <w:rsid w:val="005905DA"/>
    <w:rsid w:val="00591BDA"/>
    <w:rsid w:val="00595256"/>
    <w:rsid w:val="005966E9"/>
    <w:rsid w:val="005A6CC4"/>
    <w:rsid w:val="005A6DC7"/>
    <w:rsid w:val="005B4199"/>
    <w:rsid w:val="005B4E42"/>
    <w:rsid w:val="005B5B4A"/>
    <w:rsid w:val="005C01BE"/>
    <w:rsid w:val="005D27A4"/>
    <w:rsid w:val="005D6720"/>
    <w:rsid w:val="005D7908"/>
    <w:rsid w:val="005E05BC"/>
    <w:rsid w:val="005E46BB"/>
    <w:rsid w:val="005E5575"/>
    <w:rsid w:val="005F4CC4"/>
    <w:rsid w:val="005F6748"/>
    <w:rsid w:val="005F6DAB"/>
    <w:rsid w:val="0060454D"/>
    <w:rsid w:val="00613813"/>
    <w:rsid w:val="00615AD6"/>
    <w:rsid w:val="00623ECE"/>
    <w:rsid w:val="0062561C"/>
    <w:rsid w:val="00625FFF"/>
    <w:rsid w:val="00636143"/>
    <w:rsid w:val="00637E17"/>
    <w:rsid w:val="006424B9"/>
    <w:rsid w:val="006430B3"/>
    <w:rsid w:val="0064687D"/>
    <w:rsid w:val="00651A6C"/>
    <w:rsid w:val="00656E5E"/>
    <w:rsid w:val="00657AF1"/>
    <w:rsid w:val="00664225"/>
    <w:rsid w:val="00670351"/>
    <w:rsid w:val="00670734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5B1D"/>
    <w:rsid w:val="006960E4"/>
    <w:rsid w:val="00697CE3"/>
    <w:rsid w:val="00697D52"/>
    <w:rsid w:val="006A0E43"/>
    <w:rsid w:val="006A4E9D"/>
    <w:rsid w:val="006A5D6E"/>
    <w:rsid w:val="006B0A7C"/>
    <w:rsid w:val="006B10D8"/>
    <w:rsid w:val="006B2E91"/>
    <w:rsid w:val="006B4D5F"/>
    <w:rsid w:val="006C3AE6"/>
    <w:rsid w:val="006C6C40"/>
    <w:rsid w:val="006D77C7"/>
    <w:rsid w:val="006E0FB9"/>
    <w:rsid w:val="006E1A8C"/>
    <w:rsid w:val="006E6277"/>
    <w:rsid w:val="006F0199"/>
    <w:rsid w:val="006F0FEF"/>
    <w:rsid w:val="006F2607"/>
    <w:rsid w:val="007010F0"/>
    <w:rsid w:val="0070631F"/>
    <w:rsid w:val="00714FE5"/>
    <w:rsid w:val="0071547C"/>
    <w:rsid w:val="007167F6"/>
    <w:rsid w:val="00721F0F"/>
    <w:rsid w:val="00724074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4C44"/>
    <w:rsid w:val="00765EEF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B79C5"/>
    <w:rsid w:val="007C40B6"/>
    <w:rsid w:val="007D07A6"/>
    <w:rsid w:val="007D2D10"/>
    <w:rsid w:val="007D7547"/>
    <w:rsid w:val="007E0B57"/>
    <w:rsid w:val="007E135C"/>
    <w:rsid w:val="007E1948"/>
    <w:rsid w:val="007E5110"/>
    <w:rsid w:val="007E6D74"/>
    <w:rsid w:val="007F28C9"/>
    <w:rsid w:val="007F3537"/>
    <w:rsid w:val="007F37AB"/>
    <w:rsid w:val="007F49D9"/>
    <w:rsid w:val="007F5A4C"/>
    <w:rsid w:val="007F5EA3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364AC"/>
    <w:rsid w:val="008439E6"/>
    <w:rsid w:val="008514B0"/>
    <w:rsid w:val="00853AB7"/>
    <w:rsid w:val="00853D09"/>
    <w:rsid w:val="00857835"/>
    <w:rsid w:val="00861A71"/>
    <w:rsid w:val="00866793"/>
    <w:rsid w:val="00866E9F"/>
    <w:rsid w:val="008732DF"/>
    <w:rsid w:val="00874086"/>
    <w:rsid w:val="0087624F"/>
    <w:rsid w:val="00877478"/>
    <w:rsid w:val="0089330C"/>
    <w:rsid w:val="00895774"/>
    <w:rsid w:val="00896B93"/>
    <w:rsid w:val="008A0133"/>
    <w:rsid w:val="008A1DF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2D60"/>
    <w:rsid w:val="0091608F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69F4"/>
    <w:rsid w:val="00952339"/>
    <w:rsid w:val="0095271E"/>
    <w:rsid w:val="00967B12"/>
    <w:rsid w:val="00970AC6"/>
    <w:rsid w:val="0097220B"/>
    <w:rsid w:val="00973B00"/>
    <w:rsid w:val="00975CE0"/>
    <w:rsid w:val="00984759"/>
    <w:rsid w:val="00984AD5"/>
    <w:rsid w:val="00985000"/>
    <w:rsid w:val="00987209"/>
    <w:rsid w:val="00993B56"/>
    <w:rsid w:val="00996937"/>
    <w:rsid w:val="0099730E"/>
    <w:rsid w:val="009B1734"/>
    <w:rsid w:val="009B244F"/>
    <w:rsid w:val="009C5807"/>
    <w:rsid w:val="009D7BE6"/>
    <w:rsid w:val="009E115F"/>
    <w:rsid w:val="009E2892"/>
    <w:rsid w:val="009E359E"/>
    <w:rsid w:val="009E3C4A"/>
    <w:rsid w:val="009E50BB"/>
    <w:rsid w:val="009E6AA1"/>
    <w:rsid w:val="009F3FDD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60961"/>
    <w:rsid w:val="00A61E52"/>
    <w:rsid w:val="00A64239"/>
    <w:rsid w:val="00A666CC"/>
    <w:rsid w:val="00A8140E"/>
    <w:rsid w:val="00A92EF8"/>
    <w:rsid w:val="00A967E5"/>
    <w:rsid w:val="00AA2A6B"/>
    <w:rsid w:val="00AA4427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7B1E"/>
    <w:rsid w:val="00B10888"/>
    <w:rsid w:val="00B13B0E"/>
    <w:rsid w:val="00B154D7"/>
    <w:rsid w:val="00B17D52"/>
    <w:rsid w:val="00B24D29"/>
    <w:rsid w:val="00B259E5"/>
    <w:rsid w:val="00B26D57"/>
    <w:rsid w:val="00B26F0B"/>
    <w:rsid w:val="00B30151"/>
    <w:rsid w:val="00B32E02"/>
    <w:rsid w:val="00B335AD"/>
    <w:rsid w:val="00B411CF"/>
    <w:rsid w:val="00B47DB7"/>
    <w:rsid w:val="00B57792"/>
    <w:rsid w:val="00B70573"/>
    <w:rsid w:val="00B73041"/>
    <w:rsid w:val="00B9079B"/>
    <w:rsid w:val="00B94504"/>
    <w:rsid w:val="00B95722"/>
    <w:rsid w:val="00B969E8"/>
    <w:rsid w:val="00B97FA2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374F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3C6"/>
    <w:rsid w:val="00C74AC3"/>
    <w:rsid w:val="00C80C1D"/>
    <w:rsid w:val="00C824CC"/>
    <w:rsid w:val="00C87CAA"/>
    <w:rsid w:val="00C935C0"/>
    <w:rsid w:val="00CA33BE"/>
    <w:rsid w:val="00CA353B"/>
    <w:rsid w:val="00CA4C20"/>
    <w:rsid w:val="00CA5AD5"/>
    <w:rsid w:val="00CA6D23"/>
    <w:rsid w:val="00CA77A1"/>
    <w:rsid w:val="00CB1835"/>
    <w:rsid w:val="00CB1F51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4A4"/>
    <w:rsid w:val="00CF7A55"/>
    <w:rsid w:val="00D003AA"/>
    <w:rsid w:val="00D013C7"/>
    <w:rsid w:val="00D029E1"/>
    <w:rsid w:val="00D256A6"/>
    <w:rsid w:val="00D26480"/>
    <w:rsid w:val="00D3186C"/>
    <w:rsid w:val="00D329BF"/>
    <w:rsid w:val="00D341F1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0EEF"/>
    <w:rsid w:val="00D810DB"/>
    <w:rsid w:val="00D82489"/>
    <w:rsid w:val="00D85D1B"/>
    <w:rsid w:val="00D861F5"/>
    <w:rsid w:val="00D93878"/>
    <w:rsid w:val="00D94154"/>
    <w:rsid w:val="00D97342"/>
    <w:rsid w:val="00DA21CB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AF0"/>
    <w:rsid w:val="00DD7134"/>
    <w:rsid w:val="00DE2B2B"/>
    <w:rsid w:val="00DE4669"/>
    <w:rsid w:val="00DF6A96"/>
    <w:rsid w:val="00DF6FBB"/>
    <w:rsid w:val="00E02971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6711D"/>
    <w:rsid w:val="00E81A37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773E"/>
    <w:rsid w:val="00EE04FC"/>
    <w:rsid w:val="00EE0A99"/>
    <w:rsid w:val="00EE0F8D"/>
    <w:rsid w:val="00EE3C79"/>
    <w:rsid w:val="00EF17B3"/>
    <w:rsid w:val="00EF33E6"/>
    <w:rsid w:val="00EF70B1"/>
    <w:rsid w:val="00F11225"/>
    <w:rsid w:val="00F141DD"/>
    <w:rsid w:val="00F151B2"/>
    <w:rsid w:val="00F16C29"/>
    <w:rsid w:val="00F20455"/>
    <w:rsid w:val="00F313F2"/>
    <w:rsid w:val="00F340A4"/>
    <w:rsid w:val="00F3515A"/>
    <w:rsid w:val="00F36512"/>
    <w:rsid w:val="00F370BB"/>
    <w:rsid w:val="00F4333E"/>
    <w:rsid w:val="00F640A1"/>
    <w:rsid w:val="00F64235"/>
    <w:rsid w:val="00F643FC"/>
    <w:rsid w:val="00F64FBA"/>
    <w:rsid w:val="00F6638C"/>
    <w:rsid w:val="00F73CC3"/>
    <w:rsid w:val="00F74565"/>
    <w:rsid w:val="00F76720"/>
    <w:rsid w:val="00F82EB6"/>
    <w:rsid w:val="00F82EE3"/>
    <w:rsid w:val="00F90DEE"/>
    <w:rsid w:val="00F9109E"/>
    <w:rsid w:val="00F96107"/>
    <w:rsid w:val="00FA0E2E"/>
    <w:rsid w:val="00FA3B32"/>
    <w:rsid w:val="00FA47F0"/>
    <w:rsid w:val="00FA58B2"/>
    <w:rsid w:val="00FA70B5"/>
    <w:rsid w:val="00FB08BC"/>
    <w:rsid w:val="00FB136E"/>
    <w:rsid w:val="00FB155E"/>
    <w:rsid w:val="00FB18C6"/>
    <w:rsid w:val="00FC5EB9"/>
    <w:rsid w:val="00FD3ED6"/>
    <w:rsid w:val="00FE0966"/>
    <w:rsid w:val="00FE193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\&#1054;&#1073;&#1083;&#1072;&#1089;&#1090;&#1100;%20&#1086;&#1073;&#1084;&#1077;&#1085;&#1072;\&#1040;&#1087;&#1087;&#1072;&#1088;&#1072;&#1090;%20&#1059;&#1087;&#1088;&#1072;&#1074;&#1083;&#1077;&#1085;&#1080;&#1103;\&#1058;&#1077;&#1085;&#1076;&#1077;&#1088;&#1085;&#1099;&#1081;%20&#1082;&#1086;&#1084;&#1080;&#1090;&#1077;&#1090;\&#1044;&#1086;&#1082;&#1091;&#1084;&#1077;&#1085;&#1090;&#1099;%20&#1057;&#1083;&#1091;&#1078;&#1073;&#1099;\$&#1064;&#1072;&#1073;&#1083;&#1086;&#1085;&#1099;\&#1058;&#1048;&#1055;&#1054;&#1042;&#1067;&#1045;%20&#1064;&#1040;&#1041;&#1051;&#1054;&#1053;&#1067;%20&#1044;&#1054;&#1050;&#1059;&#1052;&#1045;&#1053;&#1058;&#1040;&#1062;&#1048;&#1048;%20&#1056;&#1040;&#1041;&#1054;&#1058;&#1067;+&#1059;&#1057;&#1051;&#1059;&#1043;&#1048;\&#1064;&#1072;&#1073;&#1083;&#1086;&#1085;%20&#1088;&#1072;&#1073;&#1086;&#1090;&#1099;\&#1064;&#1072;&#1073;&#1083;&#1086;&#1085;%20&#1084;&#1077;&#1090;&#1086;&#1076;&#1080;&#1082;&#1080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D1306-BEDA-430C-A079-2FCA67A4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методики работы</Template>
  <TotalTime>37</TotalTime>
  <Pages>9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Кухта Роман Игоревич</dc:creator>
  <cp:lastModifiedBy>Субботин Юрий Дмитриевич</cp:lastModifiedBy>
  <cp:revision>9</cp:revision>
  <cp:lastPrinted>2016-04-28T08:50:00Z</cp:lastPrinted>
  <dcterms:created xsi:type="dcterms:W3CDTF">2016-10-31T10:35:00Z</dcterms:created>
  <dcterms:modified xsi:type="dcterms:W3CDTF">2017-02-06T11:58:00Z</dcterms:modified>
</cp:coreProperties>
</file>