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D93878" w:rsidRDefault="00001484" w:rsidP="00CF7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8F162E" w:rsidRPr="008F162E">
        <w:rPr>
          <w:rFonts w:ascii="Times New Roman" w:eastAsia="Times New Roman" w:hAnsi="Times New Roman" w:cs="Times New Roman"/>
          <w:b/>
          <w:sz w:val="28"/>
          <w:szCs w:val="28"/>
        </w:rPr>
        <w:t>НА ОКАЗАНИЕ УСЛУГ ПО ТЕХНИЧЕСКОМУ ОБСЛУЖИВАНИЮ УЧРЕЖДЕНЧЕСКО-ПРОИЗВОДСТВЕННОЙ ТЕЛЕФОННОЙ СТАНЦИИ ФИЛИАЛА № 16 ПАО "МОЭК"</w:t>
      </w:r>
      <w:r w:rsidR="00CF74A4" w:rsidRPr="008F162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93878" w:rsidRP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878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:rsid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CF74A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 w:rsidR="008F162E" w:rsidRPr="008F162E">
        <w:rPr>
          <w:rFonts w:ascii="Times New Roman" w:eastAsia="Times New Roman" w:hAnsi="Times New Roman" w:cs="Times New Roman"/>
          <w:b/>
          <w:sz w:val="28"/>
          <w:szCs w:val="28"/>
        </w:rPr>
        <w:t>10293/</w:t>
      </w:r>
      <w:proofErr w:type="gramStart"/>
      <w:r w:rsidR="008F162E" w:rsidRPr="008F162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6E9" w:rsidRDefault="005966E9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CF7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56E" w:rsidRPr="00CB76FD" w:rsidRDefault="00721F0F" w:rsidP="005966E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:rsidR="00721F0F" w:rsidRDefault="00CF74A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</w:t>
      </w:r>
      <w:r w:rsidR="008364AC">
        <w:rPr>
          <w:rFonts w:ascii="Times New Roman" w:hAnsi="Times New Roman" w:cs="Times New Roman"/>
          <w:sz w:val="24"/>
          <w:szCs w:val="24"/>
        </w:rPr>
        <w:t>,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75pt" o:ole="" fillcolor="window">
                  <v:imagedata r:id="rId9" o:title=""/>
                </v:shape>
                <o:OLEObject Type="Embed" ProgID="Equation.3" ShapeID="_x0000_i1025" DrawAspect="Content" ObjectID="_1545567835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:rsidTr="00E20EBE">
        <w:tc>
          <w:tcPr>
            <w:tcW w:w="1847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2087"/>
        <w:gridCol w:w="2730"/>
        <w:gridCol w:w="1277"/>
        <w:gridCol w:w="787"/>
      </w:tblGrid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41" w:type="pct"/>
            <w:gridSpan w:val="2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E02971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F112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5B2E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4830D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работ/оказания услуг, аналогичных предмету запроса предложений*,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E02971" w:rsidRPr="003D1F55" w:rsidRDefault="00E02971" w:rsidP="00483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Средний годовой объем выполнения р</w:t>
            </w:r>
            <w:r w:rsidR="006C3AE6" w:rsidRPr="003D1F5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/оказанных услуг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3D1F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086681"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D1F55" w:rsidRDefault="009C580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02971" w:rsidRPr="003D1F55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785B4C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8F162E" w:rsidRPr="00FA0E2E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8F162E" w:rsidRPr="00930440" w:rsidRDefault="008F162E" w:rsidP="00781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≥1,1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785B4C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8F162E" w:rsidRPr="00FA0E2E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8F162E" w:rsidRPr="00930440" w:rsidRDefault="008F162E" w:rsidP="00781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&lt;1,1 – 0,88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785B4C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8F162E" w:rsidRPr="00FA0E2E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8F162E" w:rsidRPr="00930440" w:rsidRDefault="008F162E" w:rsidP="00781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&lt;0,88 – 0,66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785B4C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8F162E" w:rsidRPr="00FA0E2E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8F162E" w:rsidRPr="00930440" w:rsidRDefault="008F162E" w:rsidP="00781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&lt;0,66 – 0,44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785B4C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8F162E" w:rsidRPr="00FA0E2E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8F162E" w:rsidRPr="00930440" w:rsidRDefault="008F162E" w:rsidP="00781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&lt;0,44 – 0,22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785B4C">
        <w:trPr>
          <w:trHeight w:val="11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8F162E" w:rsidRPr="00FA0E2E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8F162E" w:rsidRPr="003D1F55" w:rsidRDefault="008F162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8F162E" w:rsidRPr="00930440" w:rsidRDefault="008F162E" w:rsidP="00781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&lt;0,22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8F162E" w:rsidRPr="003D1F55" w:rsidRDefault="008F162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:rsidTr="009C5807">
        <w:trPr>
          <w:trHeight w:val="3960"/>
        </w:trPr>
        <w:tc>
          <w:tcPr>
            <w:tcW w:w="171" w:type="pct"/>
            <w:shd w:val="clear" w:color="auto" w:fill="auto"/>
            <w:vAlign w:val="center"/>
          </w:tcPr>
          <w:p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939" w:type="pct"/>
            <w:shd w:val="clear" w:color="auto" w:fill="auto"/>
          </w:tcPr>
          <w:p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E0966" w:rsidRPr="004124CF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625F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shd w:val="clear" w:color="auto" w:fill="auto"/>
          </w:tcPr>
          <w:p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:rsidR="00FE0966" w:rsidRPr="00FE0966" w:rsidRDefault="00FE0966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117"/>
              <w:gridCol w:w="1365"/>
              <w:gridCol w:w="1136"/>
            </w:tblGrid>
            <w:tr w:rsidR="008F162E" w:rsidRPr="00991466" w:rsidTr="007815B4">
              <w:trPr>
                <w:trHeight w:val="697"/>
              </w:trPr>
              <w:tc>
                <w:tcPr>
                  <w:tcW w:w="2292" w:type="pct"/>
                  <w:vAlign w:val="center"/>
                </w:tcPr>
                <w:p w:rsidR="008F162E" w:rsidRPr="00991466" w:rsidRDefault="008F162E" w:rsidP="007815B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:rsidR="008F162E" w:rsidRPr="00991466" w:rsidRDefault="008F162E" w:rsidP="007815B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478" w:type="pct"/>
                  <w:vAlign w:val="center"/>
                </w:tcPr>
                <w:p w:rsidR="008F162E" w:rsidRPr="00991466" w:rsidRDefault="008F162E" w:rsidP="007815B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30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8F162E" w:rsidRPr="00991466" w:rsidTr="007815B4">
              <w:trPr>
                <w:trHeight w:val="64"/>
              </w:trPr>
              <w:tc>
                <w:tcPr>
                  <w:tcW w:w="2292" w:type="pct"/>
                  <w:vMerge w:val="restar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475215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>Инженерно-технически</w:t>
                  </w:r>
                  <w:r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>е</w:t>
                  </w:r>
                  <w:r w:rsidRPr="00475215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>работники</w:t>
                  </w:r>
                </w:p>
              </w:tc>
              <w:tc>
                <w:tcPr>
                  <w:tcW w:w="1478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4 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чел.</w:t>
                  </w:r>
                </w:p>
              </w:tc>
              <w:tc>
                <w:tcPr>
                  <w:tcW w:w="1230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8F162E" w:rsidRPr="00991466" w:rsidTr="007815B4">
              <w:trPr>
                <w:trHeight w:val="393"/>
              </w:trPr>
              <w:tc>
                <w:tcPr>
                  <w:tcW w:w="2292" w:type="pct"/>
                  <w:vMerge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78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30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shd w:val="clear" w:color="000000" w:fill="D8E4BC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162E" w:rsidRPr="00C4048C" w:rsidTr="00866E9F">
        <w:trPr>
          <w:trHeight w:val="1551"/>
        </w:trPr>
        <w:tc>
          <w:tcPr>
            <w:tcW w:w="171" w:type="pct"/>
            <w:shd w:val="clear" w:color="auto" w:fill="auto"/>
            <w:vAlign w:val="center"/>
          </w:tcPr>
          <w:p w:rsidR="008F162E" w:rsidRPr="00991466" w:rsidRDefault="008F162E" w:rsidP="0078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39" w:type="pct"/>
            <w:shd w:val="clear" w:color="auto" w:fill="auto"/>
          </w:tcPr>
          <w:p w:rsidR="008F162E" w:rsidRPr="00991466" w:rsidRDefault="008F162E" w:rsidP="007815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466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F162E" w:rsidRPr="00991466" w:rsidRDefault="008F162E" w:rsidP="0078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1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11" w:type="pct"/>
            <w:shd w:val="clear" w:color="auto" w:fill="auto"/>
          </w:tcPr>
          <w:p w:rsidR="008F162E" w:rsidRPr="00991466" w:rsidRDefault="008F162E" w:rsidP="007815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466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641" w:type="pct"/>
            <w:gridSpan w:val="2"/>
          </w:tcPr>
          <w:p w:rsidR="008F162E" w:rsidRDefault="008F162E" w:rsidP="007815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162E" w:rsidRPr="00991466" w:rsidRDefault="008F162E" w:rsidP="007815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4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:rsidR="008F162E" w:rsidRPr="00991466" w:rsidRDefault="008F162E" w:rsidP="007815B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9914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:rsidR="008F162E" w:rsidRPr="00991466" w:rsidRDefault="008F162E" w:rsidP="007815B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14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материально-технических ресурсов,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8F162E" w:rsidRPr="00991466" w:rsidTr="007815B4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:rsidR="008F162E" w:rsidRPr="00991466" w:rsidRDefault="008F162E" w:rsidP="007815B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:rsidR="008F162E" w:rsidRPr="00991466" w:rsidRDefault="008F162E" w:rsidP="007815B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:rsidR="008F162E" w:rsidRPr="00991466" w:rsidRDefault="008F162E" w:rsidP="007815B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8F162E" w:rsidRPr="00991466" w:rsidTr="007815B4">
              <w:trPr>
                <w:trHeight w:val="281"/>
              </w:trPr>
              <w:tc>
                <w:tcPr>
                  <w:tcW w:w="2181" w:type="pct"/>
                  <w:vMerge w:val="restar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6F4E39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Автотранспорт грузоподъемностью до 3,5 т</w:t>
                  </w:r>
                </w:p>
              </w:tc>
              <w:tc>
                <w:tcPr>
                  <w:tcW w:w="1534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4 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285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8F162E" w:rsidRPr="00991466" w:rsidTr="007815B4">
              <w:trPr>
                <w:trHeight w:val="401"/>
              </w:trPr>
              <w:tc>
                <w:tcPr>
                  <w:tcW w:w="2181" w:type="pct"/>
                  <w:vMerge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8F162E" w:rsidRPr="00991466" w:rsidTr="007815B4">
              <w:trPr>
                <w:trHeight w:val="243"/>
              </w:trPr>
              <w:tc>
                <w:tcPr>
                  <w:tcW w:w="2181" w:type="pct"/>
                  <w:vMerge w:val="restar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Э</w:t>
                  </w:r>
                  <w:r w:rsidRPr="00507A6C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лектролаборатори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я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1534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1 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285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8F162E" w:rsidRPr="00991466" w:rsidTr="007815B4">
              <w:trPr>
                <w:trHeight w:val="261"/>
              </w:trPr>
              <w:tc>
                <w:tcPr>
                  <w:tcW w:w="2181" w:type="pct"/>
                  <w:vMerge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2 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:rsidR="008F162E" w:rsidRPr="00991466" w:rsidRDefault="008F162E" w:rsidP="007815B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8F162E" w:rsidRPr="00991466" w:rsidRDefault="008F162E" w:rsidP="00781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shd w:val="clear" w:color="000000" w:fill="D8E4BC"/>
            <w:vAlign w:val="center"/>
          </w:tcPr>
          <w:p w:rsidR="008F162E" w:rsidRPr="00991466" w:rsidRDefault="008F162E" w:rsidP="0078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8F162E" w:rsidRPr="00C4048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866E9F">
        <w:trPr>
          <w:trHeight w:val="155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7F5A4C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  <w:r w:rsidR="007F5A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7F5A4C" w:rsidRPr="002415B9" w:rsidRDefault="007F5A4C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04294F">
        <w:trPr>
          <w:trHeight w:val="708"/>
        </w:trPr>
        <w:tc>
          <w:tcPr>
            <w:tcW w:w="171" w:type="pct"/>
            <w:vMerge/>
            <w:shd w:val="clear" w:color="auto" w:fill="auto"/>
            <w:vAlign w:val="center"/>
          </w:tcPr>
          <w:p w:rsidR="007F5A4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7F5A4C" w:rsidRPr="004124CF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20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AC5126" w:rsidRDefault="008F162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AC5126" w:rsidRPr="004124CF" w:rsidRDefault="00781619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F36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D938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047"/>
        </w:trPr>
        <w:tc>
          <w:tcPr>
            <w:tcW w:w="171" w:type="pct"/>
            <w:vMerge/>
            <w:shd w:val="clear" w:color="auto" w:fill="auto"/>
            <w:vAlign w:val="center"/>
          </w:tcPr>
          <w:p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A04C6" w:rsidRPr="003C52F7" w:rsidRDefault="002A04C6" w:rsidP="00D80EEF">
      <w:pPr>
        <w:spacing w:after="0" w:line="240" w:lineRule="auto"/>
        <w:rPr>
          <w:i/>
        </w:rPr>
      </w:pPr>
    </w:p>
    <w:p w:rsidR="008F162E" w:rsidRDefault="008F162E" w:rsidP="008F162E">
      <w:pPr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E95ADA">
        <w:rPr>
          <w:rFonts w:ascii="Times New Roman" w:hAnsi="Times New Roman" w:cs="Times New Roman"/>
          <w:bCs/>
          <w:i/>
        </w:rPr>
        <w:t xml:space="preserve">* </w:t>
      </w:r>
      <w:r w:rsidRPr="003D291A">
        <w:rPr>
          <w:rFonts w:ascii="Times New Roman" w:hAnsi="Times New Roman"/>
          <w:bCs/>
          <w:i/>
          <w:sz w:val="20"/>
          <w:szCs w:val="20"/>
        </w:rPr>
        <w:t xml:space="preserve">Опыт </w:t>
      </w:r>
      <w:r w:rsidRPr="00DC72A6">
        <w:rPr>
          <w:rFonts w:ascii="Times New Roman" w:hAnsi="Times New Roman"/>
          <w:bCs/>
          <w:i/>
          <w:sz w:val="20"/>
          <w:szCs w:val="20"/>
        </w:rPr>
        <w:t>выполнения работ/оказания услуг</w:t>
      </w:r>
      <w:r w:rsidRPr="003D291A">
        <w:rPr>
          <w:rFonts w:ascii="Times New Roman" w:hAnsi="Times New Roman"/>
          <w:bCs/>
          <w:i/>
          <w:sz w:val="20"/>
          <w:szCs w:val="20"/>
        </w:rPr>
        <w:t xml:space="preserve">, аналогичных предмету запроса предложений – выполнение работ и/или оказание услуг по ремонту </w:t>
      </w:r>
      <w:r>
        <w:rPr>
          <w:rFonts w:ascii="Times New Roman" w:hAnsi="Times New Roman"/>
          <w:bCs/>
          <w:i/>
          <w:sz w:val="20"/>
          <w:szCs w:val="20"/>
        </w:rPr>
        <w:t>систем автоматизации и/или телефонных станций</w:t>
      </w:r>
      <w:r w:rsidRPr="00E95ADA">
        <w:rPr>
          <w:rFonts w:ascii="Times New Roman" w:hAnsi="Times New Roman" w:cs="Times New Roman"/>
          <w:bCs/>
          <w:i/>
        </w:rPr>
        <w:t>.</w:t>
      </w:r>
      <w:proofErr w:type="gramEnd"/>
    </w:p>
    <w:p w:rsidR="0006516F" w:rsidRPr="003C52F7" w:rsidRDefault="0006516F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:rsidR="0006516F" w:rsidRDefault="0006516F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:rsidR="0006516F" w:rsidRDefault="0006516F" w:rsidP="00D8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6516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5pt;height:34.5pt" o:ole="">
                  <v:imagedata r:id="rId15" o:title=""/>
                </v:shape>
                <o:OLEObject Type="Embed" ProgID="Equation.3" ShapeID="_x0000_i1026" DrawAspect="Content" ObjectID="_1545567836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:rsidR="00F36512" w:rsidRPr="00E3219B" w:rsidRDefault="00F36512" w:rsidP="0005202F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  <w:r w:rsidR="00CF74A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CF74A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F74A4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CF74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оказании услуг</w:t>
      </w:r>
      <w:r w:rsidRPr="00CF74A4">
        <w:rPr>
          <w:rFonts w:ascii="Times New Roman" w:hAnsi="Times New Roman" w:cs="Times New Roman"/>
          <w:sz w:val="20"/>
          <w:szCs w:val="20"/>
        </w:rPr>
        <w:t xml:space="preserve"> российскими лицами, по стоимостному критерию оценки производятся по предложенной в указанных заявках цене, сниженной на 15 процентов</w:t>
      </w:r>
      <w:r>
        <w:rPr>
          <w:rFonts w:ascii="Times New Roman" w:hAnsi="Times New Roman" w:cs="Times New Roman"/>
          <w:sz w:val="20"/>
          <w:szCs w:val="20"/>
        </w:rPr>
        <w:t>.</w:t>
      </w:r>
    </w:p>
    <w:bookmarkEnd w:id="1"/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:rsidR="00E02971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Pr="00377726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7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D2" w:rsidRDefault="002402D2" w:rsidP="00F20455">
      <w:pPr>
        <w:spacing w:after="0" w:line="240" w:lineRule="auto"/>
      </w:pPr>
      <w:r>
        <w:separator/>
      </w:r>
    </w:p>
  </w:endnote>
  <w:end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:rsidR="0005202F" w:rsidRDefault="000520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62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33197D" w:rsidRDefault="0005202F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D2" w:rsidRDefault="002402D2" w:rsidP="00F20455">
      <w:pPr>
        <w:spacing w:after="0" w:line="240" w:lineRule="auto"/>
      </w:pPr>
      <w:r>
        <w:separator/>
      </w:r>
    </w:p>
  </w:footnote>
  <w:foot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>102</w:t>
    </w:r>
    <w:r w:rsidR="008F162E">
      <w:rPr>
        <w:rFonts w:ascii="Times New Roman" w:hAnsi="Times New Roman" w:cs="Times New Roman"/>
        <w:b/>
        <w:spacing w:val="-14"/>
        <w:sz w:val="24"/>
        <w:szCs w:val="24"/>
      </w:rPr>
      <w:t>93</w:t>
    </w:r>
    <w:r w:rsidRPr="009C5807">
      <w:rPr>
        <w:rFonts w:ascii="Times New Roman" w:hAnsi="Times New Roman" w:cs="Times New Roman"/>
        <w:b/>
        <w:spacing w:val="-14"/>
        <w:sz w:val="24"/>
        <w:szCs w:val="24"/>
      </w:rPr>
      <w:t>/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4D06"/>
    <w:rsid w:val="00007ACC"/>
    <w:rsid w:val="00010518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294F"/>
    <w:rsid w:val="00046499"/>
    <w:rsid w:val="0004680C"/>
    <w:rsid w:val="0005106F"/>
    <w:rsid w:val="0005178C"/>
    <w:rsid w:val="00051C63"/>
    <w:rsid w:val="0005202F"/>
    <w:rsid w:val="00052D4B"/>
    <w:rsid w:val="0005594B"/>
    <w:rsid w:val="0005793A"/>
    <w:rsid w:val="00060CF6"/>
    <w:rsid w:val="0006516F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3E4A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71A82"/>
    <w:rsid w:val="00174DF3"/>
    <w:rsid w:val="00176F0F"/>
    <w:rsid w:val="00182E81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604"/>
    <w:rsid w:val="001D19D0"/>
    <w:rsid w:val="001D2213"/>
    <w:rsid w:val="001D4E2B"/>
    <w:rsid w:val="001D5D47"/>
    <w:rsid w:val="001E534A"/>
    <w:rsid w:val="001E5E34"/>
    <w:rsid w:val="001F0D39"/>
    <w:rsid w:val="001F2557"/>
    <w:rsid w:val="001F4280"/>
    <w:rsid w:val="0020089F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DE5"/>
    <w:rsid w:val="002324E6"/>
    <w:rsid w:val="0023630D"/>
    <w:rsid w:val="002371EE"/>
    <w:rsid w:val="002402D2"/>
    <w:rsid w:val="00240645"/>
    <w:rsid w:val="002415B9"/>
    <w:rsid w:val="002536F1"/>
    <w:rsid w:val="00255264"/>
    <w:rsid w:val="00262C26"/>
    <w:rsid w:val="002710FF"/>
    <w:rsid w:val="00280AFC"/>
    <w:rsid w:val="00285749"/>
    <w:rsid w:val="002944EB"/>
    <w:rsid w:val="002952A4"/>
    <w:rsid w:val="002959E1"/>
    <w:rsid w:val="00297EC5"/>
    <w:rsid w:val="002A04C6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C52F7"/>
    <w:rsid w:val="003D0076"/>
    <w:rsid w:val="003D07D5"/>
    <w:rsid w:val="003D1449"/>
    <w:rsid w:val="003D1F55"/>
    <w:rsid w:val="003E050B"/>
    <w:rsid w:val="003E15C3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546D"/>
    <w:rsid w:val="00433E43"/>
    <w:rsid w:val="0043414D"/>
    <w:rsid w:val="00434B47"/>
    <w:rsid w:val="00435920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0D1"/>
    <w:rsid w:val="00483BA6"/>
    <w:rsid w:val="00484106"/>
    <w:rsid w:val="00484D59"/>
    <w:rsid w:val="00492BCE"/>
    <w:rsid w:val="00495214"/>
    <w:rsid w:val="004A23EE"/>
    <w:rsid w:val="004B0C25"/>
    <w:rsid w:val="004C3C05"/>
    <w:rsid w:val="004C4CD7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5329"/>
    <w:rsid w:val="00530156"/>
    <w:rsid w:val="0053089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6079"/>
    <w:rsid w:val="00567250"/>
    <w:rsid w:val="0057413C"/>
    <w:rsid w:val="00575568"/>
    <w:rsid w:val="00576641"/>
    <w:rsid w:val="005818B3"/>
    <w:rsid w:val="00582E2B"/>
    <w:rsid w:val="00583693"/>
    <w:rsid w:val="0058573B"/>
    <w:rsid w:val="00585B81"/>
    <w:rsid w:val="005905DA"/>
    <w:rsid w:val="00591BDA"/>
    <w:rsid w:val="00595256"/>
    <w:rsid w:val="005966E9"/>
    <w:rsid w:val="005A6CC4"/>
    <w:rsid w:val="005A6DC7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4CC4"/>
    <w:rsid w:val="005F6748"/>
    <w:rsid w:val="005F6DAB"/>
    <w:rsid w:val="0060454D"/>
    <w:rsid w:val="00613813"/>
    <w:rsid w:val="00615AD6"/>
    <w:rsid w:val="00623ECE"/>
    <w:rsid w:val="0062561C"/>
    <w:rsid w:val="00625FFF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E43"/>
    <w:rsid w:val="006A4E9D"/>
    <w:rsid w:val="006A5D6E"/>
    <w:rsid w:val="006B0A7C"/>
    <w:rsid w:val="006B10D8"/>
    <w:rsid w:val="006B2E91"/>
    <w:rsid w:val="006B4D5F"/>
    <w:rsid w:val="006C3AE6"/>
    <w:rsid w:val="006C6C40"/>
    <w:rsid w:val="006D77C7"/>
    <w:rsid w:val="006E0FB9"/>
    <w:rsid w:val="006E1A8C"/>
    <w:rsid w:val="006E6277"/>
    <w:rsid w:val="006F0199"/>
    <w:rsid w:val="006F0FEF"/>
    <w:rsid w:val="006F2607"/>
    <w:rsid w:val="007010F0"/>
    <w:rsid w:val="0070631F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4C44"/>
    <w:rsid w:val="00765EEF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364AC"/>
    <w:rsid w:val="008439E6"/>
    <w:rsid w:val="008514B0"/>
    <w:rsid w:val="00853AB7"/>
    <w:rsid w:val="00853D09"/>
    <w:rsid w:val="00857835"/>
    <w:rsid w:val="00861A71"/>
    <w:rsid w:val="00866793"/>
    <w:rsid w:val="00866E9F"/>
    <w:rsid w:val="008732DF"/>
    <w:rsid w:val="00874086"/>
    <w:rsid w:val="0087624F"/>
    <w:rsid w:val="00877478"/>
    <w:rsid w:val="0089330C"/>
    <w:rsid w:val="00895774"/>
    <w:rsid w:val="00896B93"/>
    <w:rsid w:val="008A0133"/>
    <w:rsid w:val="008A1DF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62E"/>
    <w:rsid w:val="008F1D65"/>
    <w:rsid w:val="008F3B26"/>
    <w:rsid w:val="008F78A2"/>
    <w:rsid w:val="00904E9D"/>
    <w:rsid w:val="00907534"/>
    <w:rsid w:val="00912D60"/>
    <w:rsid w:val="0091608F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69F4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C5807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60961"/>
    <w:rsid w:val="00A61E52"/>
    <w:rsid w:val="00A64239"/>
    <w:rsid w:val="00A666CC"/>
    <w:rsid w:val="00A8140E"/>
    <w:rsid w:val="00A92EF8"/>
    <w:rsid w:val="00A967E5"/>
    <w:rsid w:val="00AA2A6B"/>
    <w:rsid w:val="00AA4427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7B1E"/>
    <w:rsid w:val="00B10888"/>
    <w:rsid w:val="00B13B0E"/>
    <w:rsid w:val="00B154D7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079B"/>
    <w:rsid w:val="00B94504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374F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24CC"/>
    <w:rsid w:val="00C87CAA"/>
    <w:rsid w:val="00C935C0"/>
    <w:rsid w:val="00CA33BE"/>
    <w:rsid w:val="00CA353B"/>
    <w:rsid w:val="00CA4C20"/>
    <w:rsid w:val="00CA5AD5"/>
    <w:rsid w:val="00CA6D23"/>
    <w:rsid w:val="00CA77A1"/>
    <w:rsid w:val="00CB1835"/>
    <w:rsid w:val="00CB1F51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4A4"/>
    <w:rsid w:val="00CF7A55"/>
    <w:rsid w:val="00D003AA"/>
    <w:rsid w:val="00D013C7"/>
    <w:rsid w:val="00D029E1"/>
    <w:rsid w:val="00D256A6"/>
    <w:rsid w:val="00D26480"/>
    <w:rsid w:val="00D3186C"/>
    <w:rsid w:val="00D329BF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10DB"/>
    <w:rsid w:val="00D82489"/>
    <w:rsid w:val="00D85D1B"/>
    <w:rsid w:val="00D861F5"/>
    <w:rsid w:val="00D93878"/>
    <w:rsid w:val="00D94154"/>
    <w:rsid w:val="00D97342"/>
    <w:rsid w:val="00DA21CB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7134"/>
    <w:rsid w:val="00DE2B2B"/>
    <w:rsid w:val="00DE4669"/>
    <w:rsid w:val="00DF6A96"/>
    <w:rsid w:val="00DF6FBB"/>
    <w:rsid w:val="00E02971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773E"/>
    <w:rsid w:val="00EE04FC"/>
    <w:rsid w:val="00EE0A99"/>
    <w:rsid w:val="00EE0F8D"/>
    <w:rsid w:val="00EE3C79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6512"/>
    <w:rsid w:val="00F370BB"/>
    <w:rsid w:val="00F4333E"/>
    <w:rsid w:val="00F640A1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90DEE"/>
    <w:rsid w:val="00F96107"/>
    <w:rsid w:val="00FA0E2E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193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\&#1054;&#1073;&#1083;&#1072;&#1089;&#1090;&#1100;%20&#1086;&#1073;&#1084;&#1077;&#1085;&#1072;\&#1040;&#1087;&#1087;&#1072;&#1088;&#1072;&#1090;%20&#1059;&#1087;&#1088;&#1072;&#1074;&#1083;&#1077;&#1085;&#1080;&#1103;\&#1058;&#1077;&#1085;&#1076;&#1077;&#1088;&#1085;&#1099;&#1081;%20&#1082;&#1086;&#1084;&#1080;&#1090;&#1077;&#1090;\&#1044;&#1086;&#1082;&#1091;&#1084;&#1077;&#1085;&#1090;&#1099;%20&#1057;&#1083;&#1091;&#1078;&#1073;&#1099;\$&#1064;&#1072;&#1073;&#1083;&#1086;&#1085;&#1099;\&#1058;&#1048;&#1055;&#1054;&#1042;&#1067;&#1045;%20&#1064;&#1040;&#1041;&#1051;&#1054;&#1053;&#1067;%20&#1044;&#1054;&#1050;&#1059;&#1052;&#1045;&#1053;&#1058;&#1040;&#1062;&#1048;&#1048;%20&#1056;&#1040;&#1041;&#1054;&#1058;&#1067;+&#1059;&#1057;&#1051;&#1059;&#1043;&#1048;\&#1064;&#1072;&#1073;&#1083;&#1086;&#1085;%20&#1088;&#1072;&#1073;&#1086;&#1090;&#1099;\&#1064;&#1072;&#1073;&#1083;&#1086;&#1085;%20&#1084;&#1077;&#1090;&#1086;&#1076;&#1080;&#1082;&#1080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CA494-2F17-4CBA-9DF1-C8A0D9F3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методики работы</Template>
  <TotalTime>17</TotalTime>
  <Pages>9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Кириченко Наталия Александровна</cp:lastModifiedBy>
  <cp:revision>7</cp:revision>
  <cp:lastPrinted>2016-04-28T08:50:00Z</cp:lastPrinted>
  <dcterms:created xsi:type="dcterms:W3CDTF">2016-10-31T10:35:00Z</dcterms:created>
  <dcterms:modified xsi:type="dcterms:W3CDTF">2017-01-10T12:37:00Z</dcterms:modified>
</cp:coreProperties>
</file>