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26BC4" w14:textId="77777777" w:rsidR="00840E67" w:rsidRPr="00840E67" w:rsidRDefault="00840E67" w:rsidP="00840E67">
      <w:pPr>
        <w:jc w:val="center"/>
        <w:rPr>
          <w:b/>
          <w:sz w:val="28"/>
          <w:szCs w:val="28"/>
        </w:rPr>
      </w:pPr>
      <w:bookmarkStart w:id="0" w:name="_Toc395169878"/>
      <w:r w:rsidRPr="00840E67">
        <w:rPr>
          <w:b/>
          <w:sz w:val="28"/>
          <w:szCs w:val="28"/>
        </w:rPr>
        <w:t>Извещение</w:t>
      </w:r>
      <w:bookmarkEnd w:id="0"/>
    </w:p>
    <w:p w14:paraId="704CF965" w14:textId="77777777" w:rsidR="00840E67" w:rsidRPr="00840E67" w:rsidRDefault="00840E67" w:rsidP="00840E67">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840E67">
        <w:rPr>
          <w:b/>
          <w:sz w:val="28"/>
          <w:szCs w:val="28"/>
        </w:rPr>
        <w:t>о проведении открытого запроса предложений в электронной форме</w:t>
      </w:r>
      <w:bookmarkEnd w:id="1"/>
      <w:bookmarkEnd w:id="2"/>
      <w:bookmarkEnd w:id="3"/>
      <w:bookmarkEnd w:id="4"/>
      <w:bookmarkEnd w:id="5"/>
    </w:p>
    <w:bookmarkEnd w:id="6"/>
    <w:p w14:paraId="54088490" w14:textId="6E699849" w:rsidR="00840E67" w:rsidRPr="00840E67" w:rsidRDefault="00840E67" w:rsidP="00840E67">
      <w:pPr>
        <w:jc w:val="center"/>
        <w:rPr>
          <w:b/>
          <w:sz w:val="28"/>
          <w:szCs w:val="28"/>
        </w:rPr>
      </w:pPr>
      <w:r w:rsidRPr="00840E67">
        <w:rPr>
          <w:b/>
          <w:sz w:val="28"/>
          <w:szCs w:val="28"/>
        </w:rPr>
        <w:t xml:space="preserve">на </w:t>
      </w:r>
      <w:r w:rsidR="000F20BE">
        <w:rPr>
          <w:b/>
          <w:sz w:val="28"/>
          <w:szCs w:val="28"/>
        </w:rPr>
        <w:t>п</w:t>
      </w:r>
      <w:r w:rsidR="000F20BE" w:rsidRPr="000F20BE">
        <w:rPr>
          <w:b/>
          <w:sz w:val="28"/>
          <w:szCs w:val="28"/>
        </w:rPr>
        <w:t>оставк</w:t>
      </w:r>
      <w:r w:rsidR="000F20BE">
        <w:rPr>
          <w:b/>
          <w:sz w:val="28"/>
          <w:szCs w:val="28"/>
        </w:rPr>
        <w:t>у</w:t>
      </w:r>
      <w:r w:rsidR="000F20BE" w:rsidRPr="000F20BE">
        <w:rPr>
          <w:b/>
          <w:sz w:val="28"/>
          <w:szCs w:val="28"/>
        </w:rPr>
        <w:t xml:space="preserve"> лома и отходов черных и цветных металлов, в том числе в изоляционных материалах, образовавшихся в результате производственной - хозяйственной деятельности Филиалов  и структурных подразделений ПАО «МОЭК»</w:t>
      </w:r>
    </w:p>
    <w:p w14:paraId="65D25F4D" w14:textId="319612CB" w:rsidR="00840E67" w:rsidRPr="00840E67" w:rsidRDefault="00840E67" w:rsidP="00840E67">
      <w:pPr>
        <w:jc w:val="center"/>
        <w:rPr>
          <w:b/>
          <w:sz w:val="28"/>
          <w:szCs w:val="28"/>
        </w:rPr>
      </w:pPr>
      <w:r w:rsidRPr="00840E67">
        <w:rPr>
          <w:b/>
          <w:sz w:val="28"/>
          <w:szCs w:val="28"/>
        </w:rPr>
        <w:t xml:space="preserve">№ </w:t>
      </w:r>
      <w:r w:rsidR="000F20BE">
        <w:rPr>
          <w:b/>
          <w:sz w:val="28"/>
          <w:szCs w:val="28"/>
        </w:rPr>
        <w:t>715</w:t>
      </w:r>
    </w:p>
    <w:p w14:paraId="3A1FB0A7" w14:textId="77777777" w:rsidR="00840E67" w:rsidRPr="00840E67" w:rsidRDefault="00840E67" w:rsidP="00840E67">
      <w:pPr>
        <w:jc w:val="center"/>
        <w:rPr>
          <w:b/>
          <w:sz w:val="24"/>
          <w:szCs w:val="24"/>
        </w:rPr>
      </w:pPr>
      <w:r w:rsidRPr="00840E67">
        <w:rPr>
          <w:b/>
          <w:sz w:val="24"/>
          <w:szCs w:val="24"/>
        </w:rPr>
        <w:t>Способ и форма закупки: открытый запрос предложений в электронной форме.</w:t>
      </w:r>
    </w:p>
    <w:p w14:paraId="6B142983" w14:textId="77777777" w:rsidR="00840E67" w:rsidRPr="00840E67" w:rsidRDefault="00840E67" w:rsidP="00840E67">
      <w:pPr>
        <w:jc w:val="center"/>
        <w:rPr>
          <w:b/>
          <w:bCs/>
          <w:sz w:val="24"/>
          <w:szCs w:val="24"/>
        </w:rPr>
      </w:pPr>
    </w:p>
    <w:p w14:paraId="7F8988BD" w14:textId="77777777" w:rsidR="00840E67" w:rsidRPr="00840E67" w:rsidRDefault="00840E67" w:rsidP="00840E67">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840E67">
        <w:rPr>
          <w:b/>
          <w:sz w:val="24"/>
          <w:szCs w:val="24"/>
        </w:rPr>
        <w:t xml:space="preserve">Заказчик: </w:t>
      </w:r>
      <w:r w:rsidRPr="00840E67">
        <w:rPr>
          <w:b/>
          <w:sz w:val="24"/>
          <w:szCs w:val="24"/>
        </w:rPr>
        <w:tab/>
      </w:r>
      <w:r w:rsidRPr="00840E67">
        <w:rPr>
          <w:b/>
          <w:sz w:val="24"/>
          <w:szCs w:val="24"/>
        </w:rPr>
        <w:tab/>
        <w:t xml:space="preserve">     </w:t>
      </w:r>
      <w:r w:rsidRPr="00840E67">
        <w:rPr>
          <w:sz w:val="24"/>
          <w:szCs w:val="24"/>
        </w:rPr>
        <w:t xml:space="preserve">Публичное акционерное общество «Московская         </w:t>
      </w:r>
    </w:p>
    <w:p w14:paraId="5A4FA821" w14:textId="77777777" w:rsidR="00840E67" w:rsidRPr="00840E67" w:rsidRDefault="00840E67" w:rsidP="00840E67">
      <w:pPr>
        <w:ind w:left="3119"/>
        <w:jc w:val="both"/>
        <w:rPr>
          <w:b/>
          <w:sz w:val="24"/>
          <w:szCs w:val="24"/>
        </w:rPr>
      </w:pPr>
      <w:r w:rsidRPr="00840E67">
        <w:rPr>
          <w:sz w:val="24"/>
          <w:szCs w:val="24"/>
        </w:rPr>
        <w:t xml:space="preserve"> объединенная энергетическая компания» (ПАО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840E67" w:rsidRPr="00840E67" w14:paraId="70D0FFD8" w14:textId="77777777" w:rsidTr="00840E67">
        <w:trPr>
          <w:trHeight w:val="2257"/>
        </w:trPr>
        <w:tc>
          <w:tcPr>
            <w:tcW w:w="1565" w:type="pct"/>
          </w:tcPr>
          <w:p w14:paraId="3CF1E25D" w14:textId="77777777" w:rsidR="00840E67" w:rsidRPr="00840E67" w:rsidRDefault="00840E67" w:rsidP="00840E67">
            <w:pPr>
              <w:rPr>
                <w:b/>
                <w:sz w:val="24"/>
                <w:szCs w:val="24"/>
              </w:rPr>
            </w:pPr>
            <w:r w:rsidRPr="00840E67">
              <w:rPr>
                <w:b/>
                <w:sz w:val="24"/>
                <w:szCs w:val="24"/>
              </w:rPr>
              <w:t>Место нахождения:</w:t>
            </w:r>
          </w:p>
          <w:p w14:paraId="2685E49A" w14:textId="77777777" w:rsidR="00840E67" w:rsidRPr="00840E67" w:rsidRDefault="00840E67" w:rsidP="00840E67">
            <w:pPr>
              <w:rPr>
                <w:b/>
                <w:sz w:val="24"/>
                <w:szCs w:val="24"/>
              </w:rPr>
            </w:pPr>
            <w:r w:rsidRPr="00840E67">
              <w:rPr>
                <w:b/>
                <w:sz w:val="24"/>
                <w:szCs w:val="24"/>
              </w:rPr>
              <w:t>Почтовый адрес:</w:t>
            </w:r>
          </w:p>
          <w:p w14:paraId="799FA11D" w14:textId="77777777" w:rsidR="00840E67" w:rsidRPr="00840E67" w:rsidRDefault="00840E67" w:rsidP="00840E67">
            <w:pPr>
              <w:rPr>
                <w:b/>
                <w:sz w:val="24"/>
                <w:szCs w:val="24"/>
              </w:rPr>
            </w:pPr>
            <w:r w:rsidRPr="00840E67">
              <w:rPr>
                <w:b/>
                <w:sz w:val="24"/>
                <w:szCs w:val="24"/>
              </w:rPr>
              <w:t>Факс:</w:t>
            </w:r>
          </w:p>
          <w:p w14:paraId="7BF4C613" w14:textId="77777777" w:rsidR="00840E67" w:rsidRPr="00840E67" w:rsidRDefault="00840E67" w:rsidP="00840E67">
            <w:pPr>
              <w:rPr>
                <w:b/>
                <w:sz w:val="24"/>
                <w:szCs w:val="24"/>
              </w:rPr>
            </w:pPr>
            <w:r w:rsidRPr="00840E67">
              <w:rPr>
                <w:b/>
                <w:sz w:val="24"/>
                <w:szCs w:val="24"/>
              </w:rPr>
              <w:t xml:space="preserve">Телефон: </w:t>
            </w:r>
          </w:p>
          <w:p w14:paraId="785FC082" w14:textId="77777777" w:rsidR="00840E67" w:rsidRPr="00840E67" w:rsidRDefault="00840E67" w:rsidP="00840E67">
            <w:pPr>
              <w:rPr>
                <w:b/>
                <w:sz w:val="24"/>
                <w:szCs w:val="24"/>
              </w:rPr>
            </w:pPr>
            <w:r w:rsidRPr="00840E67">
              <w:rPr>
                <w:b/>
                <w:sz w:val="24"/>
                <w:szCs w:val="24"/>
              </w:rPr>
              <w:t>Адрес электронной почты:</w:t>
            </w:r>
          </w:p>
          <w:p w14:paraId="0C6933F1" w14:textId="77777777" w:rsidR="00840E67" w:rsidRPr="00840E67" w:rsidRDefault="00840E67" w:rsidP="00840E67">
            <w:pPr>
              <w:rPr>
                <w:sz w:val="24"/>
                <w:szCs w:val="24"/>
              </w:rPr>
            </w:pPr>
            <w:r w:rsidRPr="00840E67">
              <w:rPr>
                <w:b/>
                <w:sz w:val="24"/>
                <w:szCs w:val="24"/>
              </w:rPr>
              <w:t>Банковские реквизиты</w:t>
            </w:r>
            <w:r w:rsidRPr="00840E67">
              <w:rPr>
                <w:sz w:val="24"/>
                <w:szCs w:val="24"/>
              </w:rPr>
              <w:t xml:space="preserve">: </w:t>
            </w:r>
          </w:p>
        </w:tc>
        <w:tc>
          <w:tcPr>
            <w:tcW w:w="3435" w:type="pct"/>
          </w:tcPr>
          <w:p w14:paraId="3AFA49A4" w14:textId="77777777" w:rsidR="00840E67" w:rsidRPr="00840E67" w:rsidRDefault="00840E67" w:rsidP="00840E67">
            <w:pPr>
              <w:jc w:val="both"/>
              <w:rPr>
                <w:sz w:val="24"/>
                <w:szCs w:val="24"/>
              </w:rPr>
            </w:pPr>
            <w:r w:rsidRPr="00840E67">
              <w:rPr>
                <w:sz w:val="24"/>
                <w:szCs w:val="24"/>
              </w:rPr>
              <w:t>119048, Российская Федерация, г. Москва, ул. Ефремова, 10</w:t>
            </w:r>
          </w:p>
          <w:p w14:paraId="2EE7EF0C" w14:textId="77777777" w:rsidR="00840E67" w:rsidRPr="00840E67" w:rsidRDefault="00840E67" w:rsidP="00840E67">
            <w:pPr>
              <w:jc w:val="both"/>
              <w:rPr>
                <w:sz w:val="24"/>
                <w:szCs w:val="24"/>
              </w:rPr>
            </w:pPr>
            <w:r w:rsidRPr="00840E67">
              <w:rPr>
                <w:sz w:val="24"/>
                <w:szCs w:val="24"/>
              </w:rPr>
              <w:t>119048, Российская Федерация, г. Москва, ул. Ефремова, 10</w:t>
            </w:r>
          </w:p>
          <w:p w14:paraId="12CA6A5E" w14:textId="77777777" w:rsidR="00840E67" w:rsidRPr="00840E67" w:rsidRDefault="00840E67" w:rsidP="00840E67">
            <w:pPr>
              <w:jc w:val="both"/>
              <w:rPr>
                <w:sz w:val="24"/>
                <w:szCs w:val="24"/>
                <w:highlight w:val="yellow"/>
              </w:rPr>
            </w:pPr>
            <w:r w:rsidRPr="00840E67">
              <w:rPr>
                <w:sz w:val="24"/>
                <w:szCs w:val="24"/>
              </w:rPr>
              <w:t>(495) 587-77-88, доб. 66-31</w:t>
            </w:r>
            <w:r w:rsidRPr="00840E67">
              <w:rPr>
                <w:sz w:val="24"/>
                <w:szCs w:val="24"/>
                <w:highlight w:val="yellow"/>
              </w:rPr>
              <w:t xml:space="preserve"> </w:t>
            </w:r>
          </w:p>
          <w:p w14:paraId="7A5F44CD" w14:textId="77777777" w:rsidR="00840E67" w:rsidRPr="00840E67" w:rsidRDefault="00840E67" w:rsidP="00840E67">
            <w:pPr>
              <w:jc w:val="both"/>
              <w:rPr>
                <w:sz w:val="24"/>
                <w:szCs w:val="24"/>
              </w:rPr>
            </w:pPr>
            <w:r w:rsidRPr="00840E67">
              <w:rPr>
                <w:sz w:val="24"/>
                <w:szCs w:val="24"/>
              </w:rPr>
              <w:t>(495) 587-77-88</w:t>
            </w:r>
          </w:p>
          <w:p w14:paraId="33DF7691" w14:textId="77777777" w:rsidR="00840E67" w:rsidRPr="00840E67" w:rsidRDefault="00840E67" w:rsidP="00840E67">
            <w:pPr>
              <w:jc w:val="both"/>
              <w:rPr>
                <w:sz w:val="24"/>
                <w:szCs w:val="24"/>
              </w:rPr>
            </w:pPr>
            <w:proofErr w:type="spellStart"/>
            <w:r w:rsidRPr="00840E67">
              <w:rPr>
                <w:sz w:val="24"/>
                <w:szCs w:val="24"/>
                <w:lang w:val="en-US"/>
              </w:rPr>
              <w:t>ook</w:t>
            </w:r>
            <w:proofErr w:type="spellEnd"/>
            <w:r w:rsidRPr="00840E67">
              <w:rPr>
                <w:sz w:val="24"/>
                <w:szCs w:val="24"/>
              </w:rPr>
              <w:t>@</w:t>
            </w:r>
            <w:proofErr w:type="spellStart"/>
            <w:r w:rsidRPr="00840E67">
              <w:rPr>
                <w:sz w:val="24"/>
                <w:szCs w:val="24"/>
                <w:lang w:val="en-US"/>
              </w:rPr>
              <w:t>oaomoek</w:t>
            </w:r>
            <w:proofErr w:type="spellEnd"/>
            <w:r w:rsidRPr="00840E67">
              <w:rPr>
                <w:sz w:val="24"/>
                <w:szCs w:val="24"/>
              </w:rPr>
              <w:t>.</w:t>
            </w:r>
            <w:proofErr w:type="spellStart"/>
            <w:r w:rsidRPr="00840E67">
              <w:rPr>
                <w:sz w:val="24"/>
                <w:szCs w:val="24"/>
                <w:lang w:val="en-US"/>
              </w:rPr>
              <w:t>ru</w:t>
            </w:r>
            <w:proofErr w:type="spellEnd"/>
          </w:p>
          <w:p w14:paraId="1ED46987" w14:textId="77777777" w:rsidR="00840E67" w:rsidRPr="00840E67" w:rsidRDefault="00840E67" w:rsidP="00840E67">
            <w:pPr>
              <w:jc w:val="both"/>
              <w:rPr>
                <w:sz w:val="24"/>
                <w:szCs w:val="24"/>
              </w:rPr>
            </w:pPr>
            <w:r w:rsidRPr="00840E67">
              <w:rPr>
                <w:sz w:val="24"/>
                <w:szCs w:val="24"/>
              </w:rPr>
              <w:t xml:space="preserve">ИНН 7720518494, КПП 775001001, </w:t>
            </w:r>
          </w:p>
          <w:p w14:paraId="55E11325" w14:textId="77777777" w:rsidR="00840E67" w:rsidRPr="00840E67" w:rsidRDefault="00840E67" w:rsidP="00840E67">
            <w:pPr>
              <w:jc w:val="both"/>
              <w:rPr>
                <w:sz w:val="24"/>
                <w:szCs w:val="24"/>
              </w:rPr>
            </w:pPr>
            <w:r w:rsidRPr="00840E67">
              <w:rPr>
                <w:sz w:val="24"/>
                <w:szCs w:val="24"/>
              </w:rPr>
              <w:t>р/с № 40702810338120003025 в ПАО Сбербанк</w:t>
            </w:r>
          </w:p>
          <w:p w14:paraId="56081ADA" w14:textId="77777777" w:rsidR="00840E67" w:rsidRDefault="00840E67" w:rsidP="00840E67">
            <w:pPr>
              <w:jc w:val="both"/>
              <w:rPr>
                <w:sz w:val="24"/>
                <w:szCs w:val="24"/>
              </w:rPr>
            </w:pPr>
            <w:r w:rsidRPr="00840E67">
              <w:rPr>
                <w:sz w:val="24"/>
                <w:szCs w:val="24"/>
              </w:rPr>
              <w:t>БИК 044525225, к/с № 30101810400000000225</w:t>
            </w:r>
          </w:p>
          <w:p w14:paraId="36A847A3" w14:textId="77777777" w:rsidR="001E224D" w:rsidRPr="00840E67" w:rsidRDefault="001E224D" w:rsidP="00840E67">
            <w:pPr>
              <w:jc w:val="both"/>
              <w:rPr>
                <w:sz w:val="24"/>
                <w:szCs w:val="24"/>
              </w:rPr>
            </w:pPr>
          </w:p>
        </w:tc>
      </w:tr>
    </w:tbl>
    <w:p w14:paraId="75619BE9" w14:textId="77777777" w:rsidR="007960A4" w:rsidRPr="007960A4" w:rsidRDefault="001E224D" w:rsidP="007960A4">
      <w:pPr>
        <w:ind w:left="3119" w:hanging="3119"/>
        <w:rPr>
          <w:sz w:val="24"/>
          <w:szCs w:val="24"/>
        </w:rPr>
      </w:pPr>
      <w:bookmarkStart w:id="12" w:name="_Toc398881852"/>
      <w:bookmarkStart w:id="13" w:name="_Toc399233216"/>
      <w:bookmarkStart w:id="14" w:name="_Toc402520084"/>
      <w:bookmarkStart w:id="15" w:name="_Toc402524807"/>
      <w:bookmarkStart w:id="16" w:name="_Toc402527250"/>
      <w:r w:rsidRPr="00840E67">
        <w:rPr>
          <w:b/>
          <w:sz w:val="24"/>
          <w:szCs w:val="24"/>
        </w:rPr>
        <w:t xml:space="preserve">Организатор: </w:t>
      </w:r>
      <w:r w:rsidRPr="00840E67">
        <w:rPr>
          <w:b/>
          <w:sz w:val="24"/>
          <w:szCs w:val="24"/>
        </w:rPr>
        <w:tab/>
      </w:r>
      <w:bookmarkEnd w:id="12"/>
      <w:bookmarkEnd w:id="13"/>
      <w:bookmarkEnd w:id="14"/>
      <w:bookmarkEnd w:id="15"/>
      <w:bookmarkEnd w:id="16"/>
      <w:r w:rsidR="007960A4" w:rsidRPr="007960A4">
        <w:rPr>
          <w:sz w:val="24"/>
          <w:szCs w:val="24"/>
        </w:rPr>
        <w:t xml:space="preserve">Общество с ограниченной ответственностью «Предприятие производственно-технологической комплектации»  </w:t>
      </w:r>
    </w:p>
    <w:p w14:paraId="4D9150EF" w14:textId="3CA7355A" w:rsidR="001E224D" w:rsidRPr="00840E67" w:rsidRDefault="007960A4" w:rsidP="007960A4">
      <w:pPr>
        <w:ind w:left="3119"/>
        <w:rPr>
          <w:sz w:val="24"/>
          <w:szCs w:val="24"/>
        </w:rPr>
      </w:pPr>
      <w:r w:rsidRPr="007960A4">
        <w:rPr>
          <w:sz w:val="24"/>
          <w:szCs w:val="24"/>
        </w:rPr>
        <w:t>(ООО «ППТК»)</w:t>
      </w:r>
    </w:p>
    <w:tbl>
      <w:tblPr>
        <w:tblW w:w="5001" w:type="pct"/>
        <w:tblLook w:val="01E0" w:firstRow="1" w:lastRow="1" w:firstColumn="1" w:lastColumn="1" w:noHBand="0" w:noVBand="0"/>
      </w:tblPr>
      <w:tblGrid>
        <w:gridCol w:w="3174"/>
        <w:gridCol w:w="6966"/>
      </w:tblGrid>
      <w:tr w:rsidR="001E224D" w:rsidRPr="00840E67" w14:paraId="04D74949" w14:textId="77777777" w:rsidTr="001E224D">
        <w:trPr>
          <w:trHeight w:val="1475"/>
        </w:trPr>
        <w:tc>
          <w:tcPr>
            <w:tcW w:w="1565" w:type="pct"/>
          </w:tcPr>
          <w:p w14:paraId="5ADAAD40" w14:textId="77777777" w:rsidR="001E224D" w:rsidRPr="00840E67" w:rsidRDefault="001E224D" w:rsidP="001E224D">
            <w:pPr>
              <w:rPr>
                <w:b/>
                <w:sz w:val="24"/>
                <w:szCs w:val="24"/>
              </w:rPr>
            </w:pPr>
            <w:r w:rsidRPr="00840E67">
              <w:rPr>
                <w:b/>
                <w:sz w:val="24"/>
                <w:szCs w:val="24"/>
              </w:rPr>
              <w:t>Место нахождения:</w:t>
            </w:r>
          </w:p>
          <w:p w14:paraId="12355495" w14:textId="77777777" w:rsidR="001E224D" w:rsidRPr="00840E67" w:rsidRDefault="001E224D" w:rsidP="001E224D">
            <w:pPr>
              <w:rPr>
                <w:b/>
                <w:sz w:val="24"/>
                <w:szCs w:val="24"/>
              </w:rPr>
            </w:pPr>
            <w:r w:rsidRPr="00840E67">
              <w:rPr>
                <w:b/>
                <w:sz w:val="24"/>
                <w:szCs w:val="24"/>
              </w:rPr>
              <w:t>Почтовый адрес:</w:t>
            </w:r>
          </w:p>
          <w:p w14:paraId="22FA93EC" w14:textId="77777777" w:rsidR="001E224D" w:rsidRPr="00840E67" w:rsidRDefault="001E224D" w:rsidP="001E224D">
            <w:pPr>
              <w:rPr>
                <w:b/>
                <w:sz w:val="24"/>
                <w:szCs w:val="24"/>
              </w:rPr>
            </w:pPr>
            <w:r w:rsidRPr="00840E67">
              <w:rPr>
                <w:b/>
                <w:sz w:val="24"/>
                <w:szCs w:val="24"/>
              </w:rPr>
              <w:t>Факс:</w:t>
            </w:r>
          </w:p>
          <w:p w14:paraId="02099CA1" w14:textId="77777777" w:rsidR="001E224D" w:rsidRPr="00840E67" w:rsidRDefault="001E224D" w:rsidP="001E224D">
            <w:pPr>
              <w:rPr>
                <w:b/>
                <w:sz w:val="24"/>
                <w:szCs w:val="24"/>
              </w:rPr>
            </w:pPr>
            <w:r w:rsidRPr="00840E67">
              <w:rPr>
                <w:b/>
                <w:sz w:val="24"/>
                <w:szCs w:val="24"/>
              </w:rPr>
              <w:t xml:space="preserve">Телефон: </w:t>
            </w:r>
          </w:p>
          <w:p w14:paraId="04FAD424" w14:textId="093164E3" w:rsidR="001E224D" w:rsidRPr="007960A4" w:rsidRDefault="001E224D" w:rsidP="001E224D">
            <w:pPr>
              <w:rPr>
                <w:b/>
                <w:sz w:val="24"/>
                <w:szCs w:val="24"/>
              </w:rPr>
            </w:pPr>
            <w:r w:rsidRPr="00840E67">
              <w:rPr>
                <w:b/>
                <w:sz w:val="24"/>
                <w:szCs w:val="24"/>
              </w:rPr>
              <w:t>Адрес электронной почты:</w:t>
            </w:r>
          </w:p>
        </w:tc>
        <w:tc>
          <w:tcPr>
            <w:tcW w:w="3435" w:type="pct"/>
          </w:tcPr>
          <w:p w14:paraId="62606DBC" w14:textId="77777777" w:rsidR="007960A4" w:rsidRDefault="007960A4" w:rsidP="001E224D">
            <w:pPr>
              <w:jc w:val="both"/>
              <w:rPr>
                <w:sz w:val="24"/>
                <w:szCs w:val="24"/>
              </w:rPr>
            </w:pPr>
            <w:r w:rsidRPr="00BA3C88">
              <w:rPr>
                <w:sz w:val="24"/>
                <w:szCs w:val="24"/>
              </w:rPr>
              <w:t xml:space="preserve">142784, г. Москва,  ул. </w:t>
            </w:r>
            <w:proofErr w:type="spellStart"/>
            <w:r w:rsidRPr="00BA3C88">
              <w:rPr>
                <w:sz w:val="24"/>
                <w:szCs w:val="24"/>
              </w:rPr>
              <w:t>Верейская</w:t>
            </w:r>
            <w:proofErr w:type="spellEnd"/>
            <w:r w:rsidRPr="00BA3C88">
              <w:rPr>
                <w:sz w:val="24"/>
                <w:szCs w:val="24"/>
              </w:rPr>
              <w:t>, д. 17</w:t>
            </w:r>
          </w:p>
          <w:p w14:paraId="4FAFE7F6" w14:textId="29840A23" w:rsidR="001E224D" w:rsidRDefault="007960A4" w:rsidP="001E224D">
            <w:pPr>
              <w:jc w:val="both"/>
              <w:rPr>
                <w:sz w:val="24"/>
                <w:szCs w:val="24"/>
              </w:rPr>
            </w:pPr>
            <w:r w:rsidRPr="00BA3C88">
              <w:rPr>
                <w:sz w:val="24"/>
                <w:szCs w:val="24"/>
              </w:rPr>
              <w:t xml:space="preserve">142784, г. Москва,  ул. </w:t>
            </w:r>
            <w:proofErr w:type="spellStart"/>
            <w:r w:rsidRPr="00BA3C88">
              <w:rPr>
                <w:sz w:val="24"/>
                <w:szCs w:val="24"/>
              </w:rPr>
              <w:t>Верейская</w:t>
            </w:r>
            <w:proofErr w:type="spellEnd"/>
            <w:r w:rsidRPr="00BA3C88">
              <w:rPr>
                <w:sz w:val="24"/>
                <w:szCs w:val="24"/>
              </w:rPr>
              <w:t>, д. 17</w:t>
            </w:r>
            <w:r w:rsidRPr="00840E67">
              <w:rPr>
                <w:sz w:val="24"/>
                <w:szCs w:val="24"/>
              </w:rPr>
              <w:t xml:space="preserve"> </w:t>
            </w:r>
          </w:p>
          <w:p w14:paraId="498596D0" w14:textId="3034C127" w:rsidR="007960A4" w:rsidRPr="00840E67" w:rsidRDefault="007960A4" w:rsidP="001E224D">
            <w:pPr>
              <w:jc w:val="both"/>
              <w:rPr>
                <w:sz w:val="24"/>
                <w:szCs w:val="24"/>
              </w:rPr>
            </w:pPr>
            <w:r w:rsidRPr="00BA3C88">
              <w:rPr>
                <w:sz w:val="24"/>
                <w:szCs w:val="24"/>
              </w:rPr>
              <w:t>(495) 646-80-27</w:t>
            </w:r>
          </w:p>
          <w:p w14:paraId="2A629ED6" w14:textId="7D7507B6" w:rsidR="001E224D" w:rsidRPr="00840E67" w:rsidRDefault="007960A4" w:rsidP="001E224D">
            <w:pPr>
              <w:jc w:val="both"/>
              <w:rPr>
                <w:sz w:val="24"/>
                <w:szCs w:val="24"/>
              </w:rPr>
            </w:pPr>
            <w:r w:rsidRPr="00BA3C88">
              <w:rPr>
                <w:sz w:val="24"/>
                <w:szCs w:val="24"/>
              </w:rPr>
              <w:t>(495) 646-80-27</w:t>
            </w:r>
          </w:p>
          <w:p w14:paraId="1B316C69" w14:textId="3CD46065" w:rsidR="001E224D" w:rsidRPr="00840E67" w:rsidRDefault="007960A4" w:rsidP="001E224D">
            <w:pPr>
              <w:jc w:val="both"/>
              <w:rPr>
                <w:sz w:val="24"/>
                <w:szCs w:val="24"/>
              </w:rPr>
            </w:pPr>
            <w:r w:rsidRPr="00BA3C88">
              <w:rPr>
                <w:sz w:val="24"/>
                <w:szCs w:val="24"/>
              </w:rPr>
              <w:t>info@pptk-mos.ru</w:t>
            </w:r>
            <w:r w:rsidRPr="00840E67">
              <w:rPr>
                <w:sz w:val="24"/>
                <w:szCs w:val="24"/>
              </w:rPr>
              <w:t xml:space="preserve"> </w:t>
            </w:r>
          </w:p>
          <w:p w14:paraId="18F8335E" w14:textId="72B79D82" w:rsidR="001E224D" w:rsidRPr="00840E67" w:rsidRDefault="001E224D" w:rsidP="001E224D">
            <w:pPr>
              <w:rPr>
                <w:sz w:val="24"/>
                <w:szCs w:val="24"/>
              </w:rPr>
            </w:pPr>
          </w:p>
        </w:tc>
      </w:tr>
    </w:tbl>
    <w:p w14:paraId="38C3D44B" w14:textId="77777777" w:rsidR="00840E67" w:rsidRPr="00840E67" w:rsidRDefault="00840E67" w:rsidP="00840E67">
      <w:pPr>
        <w:rPr>
          <w:b/>
          <w:sz w:val="24"/>
          <w:szCs w:val="24"/>
        </w:rPr>
      </w:pPr>
    </w:p>
    <w:tbl>
      <w:tblPr>
        <w:tblW w:w="5000" w:type="pct"/>
        <w:tblLook w:val="01E0" w:firstRow="1" w:lastRow="1" w:firstColumn="1" w:lastColumn="1" w:noHBand="0" w:noVBand="0"/>
      </w:tblPr>
      <w:tblGrid>
        <w:gridCol w:w="3157"/>
        <w:gridCol w:w="6981"/>
      </w:tblGrid>
      <w:tr w:rsidR="00CE64FD" w:rsidRPr="00840E67" w14:paraId="3E926E5F" w14:textId="77777777" w:rsidTr="000F20BE">
        <w:trPr>
          <w:trHeight w:hRule="exact" w:val="1175"/>
        </w:trPr>
        <w:tc>
          <w:tcPr>
            <w:tcW w:w="1557" w:type="pct"/>
          </w:tcPr>
          <w:p w14:paraId="1777915B" w14:textId="48F05885" w:rsidR="00CE64FD" w:rsidRPr="00840E67" w:rsidRDefault="00CE64FD" w:rsidP="00840E67">
            <w:pPr>
              <w:rPr>
                <w:b/>
                <w:sz w:val="24"/>
                <w:szCs w:val="24"/>
              </w:rPr>
            </w:pPr>
            <w:r w:rsidRPr="00397524">
              <w:rPr>
                <w:b/>
                <w:sz w:val="24"/>
                <w:szCs w:val="24"/>
              </w:rPr>
              <w:t>Предмет Договора:</w:t>
            </w:r>
          </w:p>
        </w:tc>
        <w:tc>
          <w:tcPr>
            <w:tcW w:w="3443" w:type="pct"/>
          </w:tcPr>
          <w:p w14:paraId="3D6CE982" w14:textId="45CC11DE" w:rsidR="00CE64FD" w:rsidRPr="000F20BE" w:rsidRDefault="000F20BE" w:rsidP="000F20BE">
            <w:pPr>
              <w:jc w:val="both"/>
              <w:rPr>
                <w:sz w:val="24"/>
                <w:szCs w:val="24"/>
              </w:rPr>
            </w:pPr>
            <w:r>
              <w:rPr>
                <w:sz w:val="24"/>
                <w:szCs w:val="24"/>
              </w:rPr>
              <w:t>П</w:t>
            </w:r>
            <w:r w:rsidRPr="000F20BE">
              <w:rPr>
                <w:sz w:val="24"/>
                <w:szCs w:val="24"/>
              </w:rPr>
              <w:t>оставк</w:t>
            </w:r>
            <w:r>
              <w:rPr>
                <w:sz w:val="24"/>
                <w:szCs w:val="24"/>
              </w:rPr>
              <w:t>а</w:t>
            </w:r>
            <w:r w:rsidRPr="000F20BE">
              <w:rPr>
                <w:sz w:val="24"/>
                <w:szCs w:val="24"/>
              </w:rPr>
              <w:t xml:space="preserve"> лома и отходов черных и цветных металлов, в том числе в изоляционных материалах, образовавшихся в результате производственной - хозяйственной деятельности Филиалов  и структурных подразделений ПАО «МОЭК»</w:t>
            </w:r>
          </w:p>
        </w:tc>
      </w:tr>
      <w:tr w:rsidR="00840E67" w:rsidRPr="00840E67" w14:paraId="7EE91ABE" w14:textId="77777777" w:rsidTr="000F20BE">
        <w:trPr>
          <w:trHeight w:hRule="exact" w:val="642"/>
        </w:trPr>
        <w:tc>
          <w:tcPr>
            <w:tcW w:w="1557" w:type="pct"/>
          </w:tcPr>
          <w:p w14:paraId="4BB42653" w14:textId="77777777" w:rsidR="00840E67" w:rsidRPr="00840E67" w:rsidRDefault="00840E67" w:rsidP="00840E67">
            <w:pPr>
              <w:rPr>
                <w:b/>
                <w:sz w:val="24"/>
                <w:szCs w:val="24"/>
              </w:rPr>
            </w:pPr>
            <w:r w:rsidRPr="00840E67">
              <w:rPr>
                <w:b/>
                <w:sz w:val="24"/>
                <w:szCs w:val="24"/>
              </w:rPr>
              <w:t>Объем поставляемых товаров:</w:t>
            </w:r>
          </w:p>
        </w:tc>
        <w:tc>
          <w:tcPr>
            <w:tcW w:w="3443" w:type="pct"/>
          </w:tcPr>
          <w:p w14:paraId="592F1944" w14:textId="77777777" w:rsidR="00840E67" w:rsidRPr="00840E67" w:rsidRDefault="00840E67" w:rsidP="00840E67">
            <w:pPr>
              <w:jc w:val="both"/>
              <w:rPr>
                <w:sz w:val="24"/>
                <w:szCs w:val="24"/>
              </w:rPr>
            </w:pPr>
            <w:r w:rsidRPr="00840E67">
              <w:rPr>
                <w:sz w:val="24"/>
                <w:szCs w:val="24"/>
              </w:rPr>
              <w:t>В соответствии с Документацией по запросу предложений</w:t>
            </w:r>
          </w:p>
        </w:tc>
      </w:tr>
      <w:tr w:rsidR="00840E67" w:rsidRPr="00840E67" w14:paraId="21E22415" w14:textId="77777777" w:rsidTr="000F20BE">
        <w:trPr>
          <w:trHeight w:hRule="exact" w:val="337"/>
        </w:trPr>
        <w:tc>
          <w:tcPr>
            <w:tcW w:w="1557" w:type="pct"/>
          </w:tcPr>
          <w:p w14:paraId="4FB3F172" w14:textId="77777777" w:rsidR="00840E67" w:rsidRPr="00840E67" w:rsidRDefault="00840E67" w:rsidP="00840E67">
            <w:pPr>
              <w:rPr>
                <w:b/>
                <w:sz w:val="24"/>
                <w:szCs w:val="24"/>
              </w:rPr>
            </w:pPr>
            <w:r w:rsidRPr="00840E67">
              <w:rPr>
                <w:b/>
                <w:sz w:val="24"/>
                <w:szCs w:val="24"/>
              </w:rPr>
              <w:t>Срок поставки товара:</w:t>
            </w:r>
          </w:p>
        </w:tc>
        <w:tc>
          <w:tcPr>
            <w:tcW w:w="3443" w:type="pct"/>
          </w:tcPr>
          <w:p w14:paraId="45427728" w14:textId="77777777" w:rsidR="00840E67" w:rsidRPr="00840E67" w:rsidRDefault="00840E67" w:rsidP="00840E67">
            <w:pPr>
              <w:rPr>
                <w:sz w:val="24"/>
                <w:szCs w:val="24"/>
              </w:rPr>
            </w:pPr>
            <w:r w:rsidRPr="00840E67">
              <w:rPr>
                <w:sz w:val="24"/>
                <w:szCs w:val="24"/>
              </w:rPr>
              <w:t>В соответствии с Документацией по запросу предложений</w:t>
            </w:r>
          </w:p>
        </w:tc>
      </w:tr>
      <w:tr w:rsidR="00840E67" w:rsidRPr="00840E67" w14:paraId="6980B1AC" w14:textId="77777777" w:rsidTr="000F20BE">
        <w:trPr>
          <w:trHeight w:hRule="exact" w:val="427"/>
        </w:trPr>
        <w:tc>
          <w:tcPr>
            <w:tcW w:w="1557" w:type="pct"/>
          </w:tcPr>
          <w:p w14:paraId="7B8EF857" w14:textId="77777777" w:rsidR="00840E67" w:rsidRPr="00840E67" w:rsidRDefault="00840E67" w:rsidP="00840E67">
            <w:pPr>
              <w:rPr>
                <w:b/>
                <w:sz w:val="24"/>
                <w:szCs w:val="24"/>
              </w:rPr>
            </w:pPr>
            <w:r w:rsidRPr="00840E67">
              <w:rPr>
                <w:b/>
                <w:sz w:val="24"/>
                <w:szCs w:val="24"/>
              </w:rPr>
              <w:t>Место поставки товара:</w:t>
            </w:r>
          </w:p>
        </w:tc>
        <w:tc>
          <w:tcPr>
            <w:tcW w:w="3443" w:type="pct"/>
          </w:tcPr>
          <w:p w14:paraId="36DA2315" w14:textId="77777777" w:rsidR="00840E67" w:rsidRPr="00840E67" w:rsidRDefault="00840E67" w:rsidP="00840E67">
            <w:pPr>
              <w:jc w:val="both"/>
              <w:rPr>
                <w:sz w:val="24"/>
                <w:szCs w:val="24"/>
              </w:rPr>
            </w:pPr>
            <w:r w:rsidRPr="00840E67">
              <w:rPr>
                <w:sz w:val="24"/>
                <w:szCs w:val="24"/>
              </w:rPr>
              <w:t>В соответствии с Документацией по запросу предложений</w:t>
            </w:r>
          </w:p>
        </w:tc>
      </w:tr>
    </w:tbl>
    <w:p w14:paraId="73844815" w14:textId="77777777" w:rsidR="00840E67" w:rsidRPr="00840E67" w:rsidRDefault="00840E67" w:rsidP="00840E67">
      <w:pPr>
        <w:rPr>
          <w:b/>
          <w:sz w:val="24"/>
          <w:szCs w:val="24"/>
        </w:rPr>
      </w:pPr>
      <w:bookmarkStart w:id="17" w:name="_Toc395169884"/>
      <w:bookmarkStart w:id="18" w:name="_Toc398881854"/>
      <w:bookmarkStart w:id="19" w:name="_Toc399233218"/>
      <w:bookmarkStart w:id="20" w:name="_Toc402520086"/>
      <w:bookmarkStart w:id="21" w:name="_Toc402524809"/>
      <w:bookmarkStart w:id="22" w:name="_Toc402527252"/>
      <w:r w:rsidRPr="00840E67">
        <w:rPr>
          <w:b/>
          <w:sz w:val="24"/>
          <w:szCs w:val="24"/>
        </w:rPr>
        <w:t>Обеспечение</w:t>
      </w:r>
      <w:bookmarkEnd w:id="17"/>
      <w:bookmarkEnd w:id="18"/>
      <w:bookmarkEnd w:id="19"/>
      <w:bookmarkEnd w:id="20"/>
      <w:bookmarkEnd w:id="21"/>
      <w:bookmarkEnd w:id="22"/>
    </w:p>
    <w:tbl>
      <w:tblPr>
        <w:tblW w:w="5000" w:type="pct"/>
        <w:tblLook w:val="01E0" w:firstRow="1" w:lastRow="1" w:firstColumn="1" w:lastColumn="1" w:noHBand="0" w:noVBand="0"/>
      </w:tblPr>
      <w:tblGrid>
        <w:gridCol w:w="3081"/>
        <w:gridCol w:w="7006"/>
      </w:tblGrid>
      <w:tr w:rsidR="00840E67" w:rsidRPr="00840E67" w14:paraId="427432B4" w14:textId="77777777" w:rsidTr="00840E67">
        <w:trPr>
          <w:trHeight w:hRule="exact" w:val="340"/>
        </w:trPr>
        <w:tc>
          <w:tcPr>
            <w:tcW w:w="1527" w:type="pct"/>
            <w:tcMar>
              <w:left w:w="57" w:type="dxa"/>
              <w:right w:w="57" w:type="dxa"/>
            </w:tcMar>
          </w:tcPr>
          <w:p w14:paraId="34CE5014" w14:textId="77777777" w:rsidR="00840E67" w:rsidRPr="00840E67" w:rsidRDefault="00840E67" w:rsidP="00840E67">
            <w:pPr>
              <w:rPr>
                <w:b/>
                <w:sz w:val="24"/>
                <w:szCs w:val="24"/>
              </w:rPr>
            </w:pPr>
            <w:r w:rsidRPr="00840E67">
              <w:rPr>
                <w:b/>
                <w:sz w:val="24"/>
                <w:szCs w:val="24"/>
              </w:rPr>
              <w:t>Обеспечение заявки:</w:t>
            </w:r>
          </w:p>
        </w:tc>
        <w:tc>
          <w:tcPr>
            <w:tcW w:w="3473" w:type="pct"/>
          </w:tcPr>
          <w:p w14:paraId="69E2F23E" w14:textId="77777777" w:rsidR="00840E67" w:rsidRPr="00840E67" w:rsidRDefault="00840E67" w:rsidP="00840E67">
            <w:pPr>
              <w:rPr>
                <w:sz w:val="24"/>
                <w:szCs w:val="24"/>
              </w:rPr>
            </w:pPr>
            <w:r w:rsidRPr="00840E67">
              <w:rPr>
                <w:sz w:val="24"/>
                <w:szCs w:val="24"/>
              </w:rPr>
              <w:t>В соответствии с Документацией по запросу предложений</w:t>
            </w:r>
          </w:p>
        </w:tc>
      </w:tr>
      <w:tr w:rsidR="00840E67" w:rsidRPr="00840E67" w14:paraId="53B93954" w14:textId="77777777" w:rsidTr="00840E67">
        <w:trPr>
          <w:trHeight w:hRule="exact" w:val="589"/>
        </w:trPr>
        <w:tc>
          <w:tcPr>
            <w:tcW w:w="1527" w:type="pct"/>
            <w:tcMar>
              <w:left w:w="57" w:type="dxa"/>
              <w:right w:w="57" w:type="dxa"/>
            </w:tcMar>
          </w:tcPr>
          <w:p w14:paraId="7EC9F8BB" w14:textId="77777777" w:rsidR="00840E67" w:rsidRPr="00840E67" w:rsidRDefault="00840E67" w:rsidP="00840E67">
            <w:pPr>
              <w:rPr>
                <w:b/>
                <w:sz w:val="24"/>
                <w:szCs w:val="24"/>
              </w:rPr>
            </w:pPr>
            <w:r w:rsidRPr="00840E67">
              <w:rPr>
                <w:b/>
                <w:sz w:val="24"/>
                <w:szCs w:val="24"/>
              </w:rPr>
              <w:t>Обеспечение возврата авансового платежа:</w:t>
            </w:r>
          </w:p>
        </w:tc>
        <w:tc>
          <w:tcPr>
            <w:tcW w:w="3473" w:type="pct"/>
            <w:vAlign w:val="bottom"/>
          </w:tcPr>
          <w:p w14:paraId="255819DE" w14:textId="77777777" w:rsidR="00840E67" w:rsidRPr="00840E67" w:rsidRDefault="00840E67" w:rsidP="00840E67">
            <w:pPr>
              <w:rPr>
                <w:sz w:val="24"/>
                <w:szCs w:val="24"/>
              </w:rPr>
            </w:pPr>
            <w:r w:rsidRPr="00840E67">
              <w:rPr>
                <w:sz w:val="24"/>
                <w:szCs w:val="24"/>
              </w:rPr>
              <w:t>В соответствии с Документацией по запросу предложений</w:t>
            </w:r>
          </w:p>
          <w:p w14:paraId="3FE51DE9" w14:textId="77777777" w:rsidR="00840E67" w:rsidRPr="00840E67" w:rsidRDefault="00840E67" w:rsidP="00840E67">
            <w:pPr>
              <w:rPr>
                <w:sz w:val="24"/>
                <w:szCs w:val="24"/>
              </w:rPr>
            </w:pPr>
          </w:p>
        </w:tc>
      </w:tr>
      <w:tr w:rsidR="00840E67" w:rsidRPr="00840E67" w14:paraId="1F4726AD" w14:textId="77777777" w:rsidTr="00840E67">
        <w:trPr>
          <w:trHeight w:hRule="exact" w:val="528"/>
        </w:trPr>
        <w:tc>
          <w:tcPr>
            <w:tcW w:w="1527" w:type="pct"/>
            <w:tcMar>
              <w:left w:w="57" w:type="dxa"/>
              <w:right w:w="57" w:type="dxa"/>
            </w:tcMar>
          </w:tcPr>
          <w:p w14:paraId="03D92283" w14:textId="77777777" w:rsidR="00840E67" w:rsidRPr="00840E67" w:rsidRDefault="00840E67" w:rsidP="00840E67">
            <w:pPr>
              <w:rPr>
                <w:b/>
                <w:sz w:val="24"/>
                <w:szCs w:val="24"/>
              </w:rPr>
            </w:pPr>
            <w:r w:rsidRPr="00840E67">
              <w:rPr>
                <w:b/>
                <w:sz w:val="24"/>
                <w:szCs w:val="24"/>
              </w:rPr>
              <w:t>Обеспечение исполнения договора:</w:t>
            </w:r>
          </w:p>
        </w:tc>
        <w:tc>
          <w:tcPr>
            <w:tcW w:w="3473" w:type="pct"/>
            <w:vAlign w:val="bottom"/>
          </w:tcPr>
          <w:p w14:paraId="3C0DAAA5" w14:textId="77777777" w:rsidR="00840E67" w:rsidRPr="00840E67" w:rsidRDefault="00840E67" w:rsidP="00840E67">
            <w:pPr>
              <w:rPr>
                <w:sz w:val="24"/>
                <w:szCs w:val="24"/>
              </w:rPr>
            </w:pPr>
            <w:r w:rsidRPr="00840E67">
              <w:rPr>
                <w:sz w:val="24"/>
                <w:szCs w:val="24"/>
              </w:rPr>
              <w:t>В соответствии с Документацией по запросу предложений</w:t>
            </w:r>
          </w:p>
          <w:p w14:paraId="7358587A" w14:textId="77777777" w:rsidR="00840E67" w:rsidRPr="00840E67" w:rsidRDefault="00840E67" w:rsidP="00840E67">
            <w:pPr>
              <w:rPr>
                <w:sz w:val="24"/>
                <w:szCs w:val="24"/>
              </w:rPr>
            </w:pPr>
          </w:p>
        </w:tc>
      </w:tr>
      <w:tr w:rsidR="00840E67" w:rsidRPr="00840E67" w14:paraId="7E20EC0A" w14:textId="77777777" w:rsidTr="00840E67">
        <w:trPr>
          <w:trHeight w:hRule="exact" w:val="823"/>
        </w:trPr>
        <w:tc>
          <w:tcPr>
            <w:tcW w:w="1527" w:type="pct"/>
            <w:tcMar>
              <w:left w:w="57" w:type="dxa"/>
              <w:right w:w="57" w:type="dxa"/>
            </w:tcMar>
          </w:tcPr>
          <w:p w14:paraId="07A3731F" w14:textId="77777777" w:rsidR="00840E67" w:rsidRPr="00840E67" w:rsidRDefault="00840E67" w:rsidP="00840E67">
            <w:pPr>
              <w:rPr>
                <w:b/>
                <w:sz w:val="24"/>
                <w:szCs w:val="24"/>
              </w:rPr>
            </w:pPr>
            <w:r w:rsidRPr="00840E67">
              <w:rPr>
                <w:b/>
                <w:sz w:val="24"/>
                <w:szCs w:val="24"/>
              </w:rPr>
              <w:t>Обеспечение выполнения гарантийных обязательств:</w:t>
            </w:r>
          </w:p>
        </w:tc>
        <w:tc>
          <w:tcPr>
            <w:tcW w:w="3473" w:type="pct"/>
            <w:vAlign w:val="center"/>
          </w:tcPr>
          <w:p w14:paraId="24842F8D" w14:textId="77777777" w:rsidR="00840E67" w:rsidRPr="00840E67" w:rsidRDefault="00840E67" w:rsidP="00840E67">
            <w:pPr>
              <w:rPr>
                <w:sz w:val="24"/>
                <w:szCs w:val="24"/>
              </w:rPr>
            </w:pPr>
            <w:r w:rsidRPr="00840E67">
              <w:rPr>
                <w:sz w:val="24"/>
                <w:szCs w:val="24"/>
              </w:rPr>
              <w:t>В соответствии с Документацией по запросу предложений</w:t>
            </w:r>
          </w:p>
        </w:tc>
      </w:tr>
    </w:tbl>
    <w:p w14:paraId="5ECD2E43" w14:textId="77777777" w:rsidR="00785041" w:rsidRPr="00840E67" w:rsidRDefault="00785041" w:rsidP="00840E67">
      <w:pPr>
        <w:rPr>
          <w:b/>
          <w:sz w:val="24"/>
          <w:szCs w:val="24"/>
        </w:rPr>
      </w:pPr>
      <w:bookmarkStart w:id="23" w:name="_Toc395169885"/>
      <w:bookmarkStart w:id="24" w:name="_Toc398881855"/>
      <w:bookmarkStart w:id="25" w:name="_Toc399233219"/>
      <w:bookmarkStart w:id="26" w:name="_Toc402520087"/>
      <w:bookmarkStart w:id="27" w:name="_Toc402524810"/>
      <w:bookmarkStart w:id="28" w:name="_Toc402527253"/>
    </w:p>
    <w:p w14:paraId="023A9D14" w14:textId="77777777" w:rsidR="00840E67" w:rsidRPr="00840E67" w:rsidRDefault="00840E67" w:rsidP="00840E67">
      <w:pPr>
        <w:rPr>
          <w:b/>
          <w:sz w:val="24"/>
          <w:szCs w:val="24"/>
        </w:rPr>
      </w:pPr>
      <w:r w:rsidRPr="00840E67">
        <w:rPr>
          <w:b/>
          <w:sz w:val="24"/>
          <w:szCs w:val="24"/>
        </w:rPr>
        <w:t xml:space="preserve">Информация </w:t>
      </w:r>
      <w:bookmarkEnd w:id="23"/>
      <w:bookmarkEnd w:id="24"/>
      <w:bookmarkEnd w:id="25"/>
      <w:bookmarkEnd w:id="26"/>
      <w:bookmarkEnd w:id="27"/>
      <w:r w:rsidRPr="00840E67">
        <w:rPr>
          <w:b/>
          <w:sz w:val="24"/>
          <w:szCs w:val="24"/>
        </w:rPr>
        <w:t>о Документации запроса предложений</w:t>
      </w:r>
      <w:bookmarkEnd w:id="28"/>
      <w:r w:rsidRPr="00840E67">
        <w:rPr>
          <w:b/>
          <w:sz w:val="24"/>
          <w:szCs w:val="24"/>
        </w:rPr>
        <w:t>:</w:t>
      </w:r>
    </w:p>
    <w:p w14:paraId="5E92F195" w14:textId="77777777" w:rsidR="000F20BE" w:rsidRPr="00840E67" w:rsidRDefault="000F20BE" w:rsidP="00840E67">
      <w:pPr>
        <w:jc w:val="both"/>
        <w:rPr>
          <w:b/>
          <w:sz w:val="24"/>
          <w:szCs w:val="24"/>
        </w:rPr>
        <w:sectPr w:rsidR="000F20BE" w:rsidRPr="00840E67" w:rsidSect="003B3E0D">
          <w:footerReference w:type="default" r:id="rId9"/>
          <w:footnotePr>
            <w:numRestart w:val="eachPage"/>
          </w:footnotePr>
          <w:pgSz w:w="11907" w:h="16840" w:code="9"/>
          <w:pgMar w:top="709" w:right="851" w:bottom="851" w:left="1134" w:header="720" w:footer="567" w:gutter="0"/>
          <w:cols w:space="708"/>
          <w:titlePg/>
          <w:docGrid w:linePitch="360"/>
        </w:sectPr>
      </w:pPr>
    </w:p>
    <w:p w14:paraId="21CF294C" w14:textId="59F8D917" w:rsidR="00840E67" w:rsidRPr="000F20BE" w:rsidRDefault="00840E67" w:rsidP="00D578E5">
      <w:pPr>
        <w:ind w:right="-994"/>
        <w:jc w:val="both"/>
        <w:rPr>
          <w:b/>
          <w:sz w:val="24"/>
          <w:szCs w:val="24"/>
        </w:rPr>
      </w:pPr>
      <w:r w:rsidRPr="00840E67">
        <w:rPr>
          <w:b/>
          <w:sz w:val="24"/>
          <w:szCs w:val="24"/>
        </w:rPr>
        <w:lastRenderedPageBreak/>
        <w:t>Срок предоставления</w:t>
      </w:r>
      <w:r w:rsidR="00D578E5">
        <w:rPr>
          <w:b/>
          <w:sz w:val="24"/>
          <w:szCs w:val="24"/>
        </w:rPr>
        <w:t xml:space="preserve"> </w:t>
      </w:r>
      <w:r w:rsidRPr="00840E67">
        <w:rPr>
          <w:b/>
          <w:sz w:val="24"/>
          <w:szCs w:val="24"/>
        </w:rPr>
        <w:t xml:space="preserve">Документации: </w:t>
      </w:r>
      <w:r w:rsidR="000F20BE">
        <w:rPr>
          <w:b/>
          <w:sz w:val="24"/>
          <w:szCs w:val="24"/>
        </w:rPr>
        <w:t xml:space="preserve">       </w:t>
      </w:r>
      <w:r w:rsidR="000F20BE">
        <w:rPr>
          <w:sz w:val="24"/>
          <w:szCs w:val="24"/>
        </w:rPr>
        <w:t xml:space="preserve">С даты </w:t>
      </w:r>
      <w:r w:rsidRPr="00840E67">
        <w:rPr>
          <w:sz w:val="24"/>
          <w:szCs w:val="24"/>
        </w:rPr>
        <w:t>размещения настоящего извещения о Запросе предложений до даты окончания срока подачи</w:t>
      </w:r>
      <w:r w:rsidR="000F20BE">
        <w:rPr>
          <w:sz w:val="24"/>
          <w:szCs w:val="24"/>
        </w:rPr>
        <w:t xml:space="preserve"> </w:t>
      </w:r>
      <w:r w:rsidRPr="00840E67">
        <w:rPr>
          <w:sz w:val="24"/>
          <w:szCs w:val="24"/>
        </w:rPr>
        <w:t>Заявок на участие в Запросе предложений</w:t>
      </w:r>
    </w:p>
    <w:p w14:paraId="23701A0F" w14:textId="77777777" w:rsidR="00840E67" w:rsidRPr="00840E67" w:rsidRDefault="00840E67" w:rsidP="00840E67">
      <w:pPr>
        <w:rPr>
          <w:sz w:val="24"/>
          <w:szCs w:val="24"/>
        </w:rPr>
        <w:sectPr w:rsidR="00840E67" w:rsidRPr="00840E67" w:rsidSect="00D578E5">
          <w:footnotePr>
            <w:numRestart w:val="eachPage"/>
          </w:footnotePr>
          <w:type w:val="continuous"/>
          <w:pgSz w:w="11907" w:h="16840" w:code="9"/>
          <w:pgMar w:top="709" w:right="851" w:bottom="851" w:left="1134" w:header="720" w:footer="567" w:gutter="0"/>
          <w:cols w:num="2" w:space="710" w:equalWidth="0">
            <w:col w:w="8929" w:space="143"/>
            <w:col w:w="850"/>
          </w:cols>
          <w:titlePg/>
          <w:docGrid w:linePitch="360"/>
        </w:sectPr>
      </w:pPr>
    </w:p>
    <w:tbl>
      <w:tblPr>
        <w:tblW w:w="4970" w:type="pct"/>
        <w:tblLook w:val="01E0" w:firstRow="1" w:lastRow="1" w:firstColumn="1" w:lastColumn="1" w:noHBand="0" w:noVBand="0"/>
      </w:tblPr>
      <w:tblGrid>
        <w:gridCol w:w="3289"/>
        <w:gridCol w:w="6505"/>
      </w:tblGrid>
      <w:tr w:rsidR="00840E67" w:rsidRPr="00840E67" w14:paraId="166AF186" w14:textId="77777777" w:rsidTr="007A03CF">
        <w:trPr>
          <w:trHeight w:val="1354"/>
        </w:trPr>
        <w:tc>
          <w:tcPr>
            <w:tcW w:w="1679" w:type="pct"/>
          </w:tcPr>
          <w:p w14:paraId="1EA475F0" w14:textId="77777777" w:rsidR="00840E67" w:rsidRPr="00840E67" w:rsidRDefault="00840E67" w:rsidP="00840E67">
            <w:pPr>
              <w:rPr>
                <w:b/>
                <w:sz w:val="24"/>
                <w:szCs w:val="24"/>
              </w:rPr>
            </w:pPr>
            <w:bookmarkStart w:id="29" w:name="_GoBack"/>
            <w:bookmarkEnd w:id="29"/>
            <w:r w:rsidRPr="00840E67">
              <w:rPr>
                <w:b/>
                <w:sz w:val="24"/>
                <w:szCs w:val="24"/>
              </w:rPr>
              <w:lastRenderedPageBreak/>
              <w:t xml:space="preserve">Место предоставления Документации: </w:t>
            </w:r>
          </w:p>
          <w:p w14:paraId="163E7A43" w14:textId="64C80754" w:rsidR="00840E67" w:rsidRPr="00840E67" w:rsidRDefault="00840E67" w:rsidP="00840E67">
            <w:pPr>
              <w:rPr>
                <w:b/>
                <w:sz w:val="24"/>
                <w:szCs w:val="24"/>
              </w:rPr>
            </w:pPr>
          </w:p>
        </w:tc>
        <w:tc>
          <w:tcPr>
            <w:tcW w:w="3321" w:type="pct"/>
          </w:tcPr>
          <w:p w14:paraId="75E50805" w14:textId="77777777" w:rsidR="00840E67" w:rsidRPr="00840E67" w:rsidRDefault="00840E67" w:rsidP="00840E67">
            <w:pPr>
              <w:jc w:val="both"/>
              <w:rPr>
                <w:sz w:val="24"/>
                <w:szCs w:val="24"/>
              </w:rPr>
            </w:pPr>
            <w:r w:rsidRPr="00840E67">
              <w:rPr>
                <w:sz w:val="24"/>
                <w:szCs w:val="24"/>
              </w:rPr>
              <w:t>Официальные сайты:</w:t>
            </w:r>
          </w:p>
          <w:p w14:paraId="6F0B6FF5" w14:textId="77777777" w:rsidR="007960A4" w:rsidRPr="00397524" w:rsidRDefault="000F20BE" w:rsidP="007960A4">
            <w:pPr>
              <w:jc w:val="both"/>
              <w:rPr>
                <w:sz w:val="24"/>
                <w:szCs w:val="24"/>
              </w:rPr>
            </w:pPr>
            <w:hyperlink r:id="rId10" w:history="1">
              <w:r w:rsidR="007960A4" w:rsidRPr="00397524">
                <w:rPr>
                  <w:sz w:val="24"/>
                  <w:szCs w:val="24"/>
                </w:rPr>
                <w:t>www.oaomoek.ru</w:t>
              </w:r>
            </w:hyperlink>
          </w:p>
          <w:p w14:paraId="24D2F5D4" w14:textId="77777777" w:rsidR="007960A4" w:rsidRDefault="000F20BE" w:rsidP="007960A4">
            <w:pPr>
              <w:jc w:val="both"/>
              <w:rPr>
                <w:sz w:val="24"/>
                <w:szCs w:val="24"/>
              </w:rPr>
            </w:pPr>
            <w:hyperlink r:id="rId11" w:history="1">
              <w:r w:rsidR="007960A4" w:rsidRPr="00397524">
                <w:rPr>
                  <w:sz w:val="24"/>
                  <w:szCs w:val="24"/>
                </w:rPr>
                <w:t>www.gazneftetorg.ru</w:t>
              </w:r>
            </w:hyperlink>
            <w:r w:rsidR="007960A4" w:rsidRPr="00397524">
              <w:rPr>
                <w:sz w:val="24"/>
                <w:szCs w:val="24"/>
              </w:rPr>
              <w:t xml:space="preserve"> </w:t>
            </w:r>
          </w:p>
          <w:p w14:paraId="1649FD6A" w14:textId="41260960" w:rsidR="00840E67" w:rsidRDefault="007960A4" w:rsidP="00840E67">
            <w:pPr>
              <w:jc w:val="both"/>
              <w:rPr>
                <w:sz w:val="24"/>
                <w:szCs w:val="24"/>
              </w:rPr>
            </w:pPr>
            <w:r w:rsidRPr="0032282A">
              <w:rPr>
                <w:sz w:val="24"/>
                <w:szCs w:val="24"/>
              </w:rPr>
              <w:t>www.pptk-mos.ru</w:t>
            </w:r>
          </w:p>
          <w:p w14:paraId="2F8B849B" w14:textId="05E95E01" w:rsidR="00840E67" w:rsidRPr="00840E67" w:rsidRDefault="00840E67" w:rsidP="00840E67">
            <w:pPr>
              <w:jc w:val="both"/>
              <w:rPr>
                <w:sz w:val="24"/>
                <w:szCs w:val="24"/>
              </w:rPr>
            </w:pPr>
          </w:p>
        </w:tc>
      </w:tr>
    </w:tbl>
    <w:p w14:paraId="53FF2E49" w14:textId="77777777" w:rsidR="00840E67" w:rsidRPr="00840E67" w:rsidRDefault="00840E67" w:rsidP="00840E67">
      <w:pPr>
        <w:rPr>
          <w:b/>
          <w:sz w:val="24"/>
          <w:szCs w:val="24"/>
        </w:rPr>
      </w:pPr>
      <w:bookmarkStart w:id="30" w:name="_Toc395169886"/>
      <w:bookmarkStart w:id="31" w:name="_Toc398881856"/>
      <w:bookmarkStart w:id="32" w:name="_Toc399233220"/>
      <w:bookmarkStart w:id="33" w:name="_Toc402520088"/>
      <w:bookmarkStart w:id="34" w:name="_Toc402524811"/>
      <w:bookmarkStart w:id="35" w:name="_Toc402527254"/>
      <w:r w:rsidRPr="00840E67">
        <w:rPr>
          <w:b/>
          <w:sz w:val="24"/>
          <w:szCs w:val="24"/>
        </w:rPr>
        <w:t xml:space="preserve">Информация о </w:t>
      </w:r>
      <w:bookmarkEnd w:id="30"/>
      <w:r w:rsidRPr="00840E67">
        <w:rPr>
          <w:b/>
          <w:sz w:val="24"/>
          <w:szCs w:val="24"/>
        </w:rPr>
        <w:t>Запросе предложений</w:t>
      </w:r>
      <w:bookmarkEnd w:id="31"/>
      <w:bookmarkEnd w:id="32"/>
      <w:bookmarkEnd w:id="33"/>
      <w:bookmarkEnd w:id="34"/>
      <w:bookmarkEnd w:id="35"/>
      <w:r w:rsidRPr="00840E67">
        <w:rPr>
          <w:b/>
          <w:sz w:val="24"/>
          <w:szCs w:val="24"/>
        </w:rPr>
        <w:t>:</w:t>
      </w:r>
    </w:p>
    <w:tbl>
      <w:tblPr>
        <w:tblW w:w="5000" w:type="pct"/>
        <w:tblLook w:val="01E0" w:firstRow="1" w:lastRow="1" w:firstColumn="1" w:lastColumn="1" w:noHBand="0" w:noVBand="0"/>
      </w:tblPr>
      <w:tblGrid>
        <w:gridCol w:w="3275"/>
        <w:gridCol w:w="6578"/>
      </w:tblGrid>
      <w:tr w:rsidR="00840E67" w:rsidRPr="006D75BF" w14:paraId="15DB68F4" w14:textId="77777777" w:rsidTr="00840E67">
        <w:trPr>
          <w:trHeight w:hRule="exact" w:val="1234"/>
        </w:trPr>
        <w:tc>
          <w:tcPr>
            <w:tcW w:w="1662" w:type="pct"/>
          </w:tcPr>
          <w:p w14:paraId="7F9F7A83" w14:textId="77777777" w:rsidR="00840E67" w:rsidRPr="006D75BF" w:rsidRDefault="00840E67" w:rsidP="00840E67">
            <w:pPr>
              <w:rPr>
                <w:b/>
                <w:sz w:val="24"/>
                <w:szCs w:val="24"/>
              </w:rPr>
            </w:pPr>
            <w:r w:rsidRPr="006D75BF">
              <w:rPr>
                <w:b/>
                <w:sz w:val="24"/>
                <w:szCs w:val="24"/>
              </w:rPr>
              <w:t>Место, даты и время начала и окончания срока подачи Заявок на участие в Запросе предложений:</w:t>
            </w:r>
          </w:p>
          <w:p w14:paraId="242BE52F" w14:textId="77777777" w:rsidR="00840E67" w:rsidRPr="006D75BF" w:rsidRDefault="00840E67" w:rsidP="00840E67">
            <w:pPr>
              <w:rPr>
                <w:b/>
                <w:sz w:val="24"/>
                <w:szCs w:val="24"/>
              </w:rPr>
            </w:pPr>
          </w:p>
          <w:p w14:paraId="4303FDA3" w14:textId="77777777" w:rsidR="00840E67" w:rsidRPr="006D75BF" w:rsidRDefault="00840E67" w:rsidP="00840E67">
            <w:pPr>
              <w:rPr>
                <w:b/>
                <w:sz w:val="24"/>
                <w:szCs w:val="24"/>
              </w:rPr>
            </w:pPr>
          </w:p>
        </w:tc>
        <w:tc>
          <w:tcPr>
            <w:tcW w:w="3338" w:type="pct"/>
          </w:tcPr>
          <w:p w14:paraId="0B262D96" w14:textId="77777777" w:rsidR="00840E67" w:rsidRPr="006D75BF" w:rsidRDefault="00840E67" w:rsidP="00840E67">
            <w:pPr>
              <w:jc w:val="both"/>
              <w:rPr>
                <w:sz w:val="24"/>
                <w:szCs w:val="24"/>
              </w:rPr>
            </w:pPr>
            <w:r w:rsidRPr="006D75BF">
              <w:rPr>
                <w:sz w:val="24"/>
                <w:szCs w:val="24"/>
              </w:rPr>
              <w:t>Официальный сайт электронной площадки</w:t>
            </w:r>
          </w:p>
          <w:p w14:paraId="52AF7F06" w14:textId="77777777" w:rsidR="00840E67" w:rsidRPr="006D75BF" w:rsidRDefault="00840E67" w:rsidP="00840E67">
            <w:pPr>
              <w:jc w:val="both"/>
              <w:rPr>
                <w:sz w:val="24"/>
                <w:szCs w:val="24"/>
              </w:rPr>
            </w:pPr>
            <w:r w:rsidRPr="006D75BF">
              <w:rPr>
                <w:sz w:val="24"/>
                <w:szCs w:val="24"/>
              </w:rPr>
              <w:t xml:space="preserve"> </w:t>
            </w:r>
            <w:hyperlink r:id="rId12" w:history="1">
              <w:r w:rsidRPr="006D75BF">
                <w:rPr>
                  <w:sz w:val="24"/>
                  <w:szCs w:val="24"/>
                  <w:u w:val="single"/>
                </w:rPr>
                <w:t>www.gazneftetorg.ru</w:t>
              </w:r>
            </w:hyperlink>
            <w:r w:rsidRPr="006D75BF">
              <w:rPr>
                <w:sz w:val="24"/>
                <w:szCs w:val="24"/>
              </w:rPr>
              <w:t>,</w:t>
            </w:r>
          </w:p>
          <w:p w14:paraId="31A8F77A" w14:textId="63AC5F45" w:rsidR="00840E67" w:rsidRPr="006D75BF" w:rsidRDefault="00840E67" w:rsidP="00840E67">
            <w:pPr>
              <w:jc w:val="both"/>
              <w:rPr>
                <w:sz w:val="24"/>
                <w:szCs w:val="24"/>
              </w:rPr>
            </w:pPr>
            <w:r w:rsidRPr="006D75BF">
              <w:rPr>
                <w:sz w:val="24"/>
                <w:szCs w:val="24"/>
              </w:rPr>
              <w:t xml:space="preserve">с </w:t>
            </w:r>
            <w:r w:rsidR="000F20BE">
              <w:rPr>
                <w:sz w:val="24"/>
                <w:szCs w:val="24"/>
              </w:rPr>
              <w:t>20 декабря</w:t>
            </w:r>
            <w:r w:rsidRPr="006D75BF">
              <w:rPr>
                <w:sz w:val="24"/>
                <w:szCs w:val="24"/>
              </w:rPr>
              <w:t xml:space="preserve"> 2016 г.</w:t>
            </w:r>
          </w:p>
          <w:p w14:paraId="3A2AC52F" w14:textId="4616D7F9" w:rsidR="00840E67" w:rsidRPr="006D75BF" w:rsidRDefault="00840E67" w:rsidP="000F20BE">
            <w:pPr>
              <w:jc w:val="both"/>
              <w:rPr>
                <w:sz w:val="24"/>
                <w:szCs w:val="24"/>
              </w:rPr>
            </w:pPr>
            <w:r w:rsidRPr="006D75BF">
              <w:rPr>
                <w:sz w:val="24"/>
                <w:szCs w:val="24"/>
              </w:rPr>
              <w:t xml:space="preserve">до </w:t>
            </w:r>
            <w:r w:rsidR="000F20BE">
              <w:rPr>
                <w:sz w:val="24"/>
                <w:szCs w:val="24"/>
              </w:rPr>
              <w:t>10</w:t>
            </w:r>
            <w:r w:rsidRPr="006D75BF">
              <w:rPr>
                <w:sz w:val="24"/>
                <w:szCs w:val="24"/>
              </w:rPr>
              <w:t xml:space="preserve">:00 (время московское) </w:t>
            </w:r>
            <w:r w:rsidR="000F20BE">
              <w:rPr>
                <w:sz w:val="24"/>
                <w:szCs w:val="24"/>
              </w:rPr>
              <w:t>2</w:t>
            </w:r>
            <w:r w:rsidR="006D75BF" w:rsidRPr="006D75BF">
              <w:rPr>
                <w:sz w:val="24"/>
                <w:szCs w:val="24"/>
              </w:rPr>
              <w:t>8</w:t>
            </w:r>
            <w:r w:rsidR="00B45297" w:rsidRPr="006D75BF">
              <w:rPr>
                <w:sz w:val="24"/>
                <w:szCs w:val="24"/>
              </w:rPr>
              <w:t xml:space="preserve"> </w:t>
            </w:r>
            <w:r w:rsidR="00920AAC" w:rsidRPr="006D75BF">
              <w:rPr>
                <w:sz w:val="24"/>
                <w:szCs w:val="24"/>
              </w:rPr>
              <w:t>декабря</w:t>
            </w:r>
            <w:r w:rsidRPr="006D75BF">
              <w:rPr>
                <w:sz w:val="24"/>
                <w:szCs w:val="24"/>
              </w:rPr>
              <w:t xml:space="preserve"> 2016 г.</w:t>
            </w:r>
          </w:p>
        </w:tc>
      </w:tr>
      <w:tr w:rsidR="00840E67" w:rsidRPr="006D75BF" w14:paraId="0A9AF9E5" w14:textId="77777777" w:rsidTr="00840E67">
        <w:trPr>
          <w:trHeight w:val="1266"/>
        </w:trPr>
        <w:tc>
          <w:tcPr>
            <w:tcW w:w="1662" w:type="pct"/>
          </w:tcPr>
          <w:p w14:paraId="2B9BD174" w14:textId="77777777" w:rsidR="00840E67" w:rsidRPr="006D75BF" w:rsidRDefault="00840E67" w:rsidP="00840E67">
            <w:pPr>
              <w:rPr>
                <w:b/>
                <w:sz w:val="24"/>
                <w:szCs w:val="24"/>
              </w:rPr>
            </w:pPr>
            <w:r w:rsidRPr="006D75BF">
              <w:rPr>
                <w:b/>
                <w:sz w:val="24"/>
                <w:szCs w:val="24"/>
              </w:rPr>
              <w:t>Дата, время и место проведения процедуры вскрытия конвертов с Заявками:</w:t>
            </w:r>
          </w:p>
        </w:tc>
        <w:tc>
          <w:tcPr>
            <w:tcW w:w="3338" w:type="pct"/>
          </w:tcPr>
          <w:p w14:paraId="13BF13C7" w14:textId="580945C4" w:rsidR="00840E67" w:rsidRPr="006D75BF" w:rsidRDefault="000F20BE" w:rsidP="00840E67">
            <w:pPr>
              <w:jc w:val="both"/>
              <w:rPr>
                <w:sz w:val="24"/>
                <w:szCs w:val="24"/>
              </w:rPr>
            </w:pPr>
            <w:r>
              <w:rPr>
                <w:sz w:val="24"/>
                <w:szCs w:val="24"/>
              </w:rPr>
              <w:t>2</w:t>
            </w:r>
            <w:r w:rsidR="006D75BF" w:rsidRPr="006D75BF">
              <w:rPr>
                <w:sz w:val="24"/>
                <w:szCs w:val="24"/>
              </w:rPr>
              <w:t>8</w:t>
            </w:r>
            <w:r w:rsidR="00840E67" w:rsidRPr="006D75BF">
              <w:rPr>
                <w:sz w:val="24"/>
                <w:szCs w:val="24"/>
              </w:rPr>
              <w:t xml:space="preserve"> </w:t>
            </w:r>
            <w:r w:rsidR="00920AAC" w:rsidRPr="006D75BF">
              <w:rPr>
                <w:sz w:val="24"/>
                <w:szCs w:val="24"/>
              </w:rPr>
              <w:t>декабря</w:t>
            </w:r>
            <w:r w:rsidR="00840E67" w:rsidRPr="006D75BF">
              <w:rPr>
                <w:sz w:val="24"/>
                <w:szCs w:val="24"/>
              </w:rPr>
              <w:t xml:space="preserve"> 2016 г.,  </w:t>
            </w:r>
            <w:r>
              <w:rPr>
                <w:sz w:val="24"/>
                <w:szCs w:val="24"/>
              </w:rPr>
              <w:t>10</w:t>
            </w:r>
            <w:r w:rsidR="00840E67" w:rsidRPr="006D75BF">
              <w:rPr>
                <w:sz w:val="24"/>
                <w:szCs w:val="24"/>
              </w:rPr>
              <w:t>:00 (время московское),</w:t>
            </w:r>
          </w:p>
          <w:p w14:paraId="24667B75" w14:textId="77777777" w:rsidR="00840E67" w:rsidRPr="006D75BF" w:rsidRDefault="00840E67" w:rsidP="00840E67">
            <w:pPr>
              <w:jc w:val="both"/>
              <w:rPr>
                <w:sz w:val="24"/>
                <w:szCs w:val="24"/>
              </w:rPr>
            </w:pPr>
            <w:r w:rsidRPr="006D75BF">
              <w:rPr>
                <w:sz w:val="24"/>
                <w:szCs w:val="24"/>
              </w:rPr>
              <w:t xml:space="preserve">на официальном сайте электронной площадки </w:t>
            </w:r>
            <w:hyperlink r:id="rId13" w:history="1">
              <w:r w:rsidRPr="006D75BF">
                <w:rPr>
                  <w:sz w:val="24"/>
                  <w:szCs w:val="24"/>
                  <w:u w:val="single"/>
                </w:rPr>
                <w:t>www.gazneftetorg.ru</w:t>
              </w:r>
            </w:hyperlink>
          </w:p>
        </w:tc>
      </w:tr>
      <w:tr w:rsidR="00840E67" w:rsidRPr="00840E67" w14:paraId="2C72B5A1" w14:textId="77777777" w:rsidTr="00840E67">
        <w:trPr>
          <w:trHeight w:hRule="exact" w:val="1284"/>
        </w:trPr>
        <w:tc>
          <w:tcPr>
            <w:tcW w:w="1662" w:type="pct"/>
          </w:tcPr>
          <w:p w14:paraId="7671771E" w14:textId="77777777" w:rsidR="00840E67" w:rsidRPr="006D75BF" w:rsidRDefault="00840E67" w:rsidP="00840E67">
            <w:pPr>
              <w:rPr>
                <w:b/>
                <w:sz w:val="24"/>
                <w:szCs w:val="24"/>
              </w:rPr>
            </w:pPr>
            <w:r w:rsidRPr="006D75BF">
              <w:rPr>
                <w:b/>
                <w:sz w:val="24"/>
                <w:szCs w:val="24"/>
              </w:rPr>
              <w:t>Место и дата рассмотрения предложений участников закупки и подведения итогов (ориентировочный):</w:t>
            </w:r>
          </w:p>
          <w:p w14:paraId="79F3AB30" w14:textId="77777777" w:rsidR="00840E67" w:rsidRPr="006D75BF" w:rsidRDefault="00840E67" w:rsidP="00840E67">
            <w:pPr>
              <w:rPr>
                <w:b/>
                <w:sz w:val="24"/>
                <w:szCs w:val="24"/>
              </w:rPr>
            </w:pPr>
          </w:p>
        </w:tc>
        <w:tc>
          <w:tcPr>
            <w:tcW w:w="3338" w:type="pct"/>
          </w:tcPr>
          <w:p w14:paraId="13FB42DB" w14:textId="5D056EFC" w:rsidR="00840E67" w:rsidRPr="006D75BF" w:rsidRDefault="00840E67" w:rsidP="00840E67">
            <w:pPr>
              <w:jc w:val="both"/>
              <w:rPr>
                <w:sz w:val="24"/>
                <w:szCs w:val="24"/>
              </w:rPr>
            </w:pPr>
            <w:r w:rsidRPr="006D75BF">
              <w:rPr>
                <w:sz w:val="24"/>
                <w:szCs w:val="24"/>
              </w:rPr>
              <w:t xml:space="preserve">РФ, г. Москва, пр. Вернадского, 101, корп. 3, Комиссия по подведению итогов </w:t>
            </w:r>
            <w:r w:rsidR="00CE64FD" w:rsidRPr="006D75BF">
              <w:rPr>
                <w:sz w:val="24"/>
                <w:szCs w:val="24"/>
              </w:rPr>
              <w:t>конкурентных процедур</w:t>
            </w:r>
            <w:r w:rsidRPr="006D75BF">
              <w:rPr>
                <w:sz w:val="24"/>
                <w:szCs w:val="24"/>
              </w:rPr>
              <w:t xml:space="preserve">, не позднее </w:t>
            </w:r>
          </w:p>
          <w:p w14:paraId="29408D1F" w14:textId="355CE749" w:rsidR="00840E67" w:rsidRPr="00840E67" w:rsidRDefault="000F20BE" w:rsidP="000F20BE">
            <w:pPr>
              <w:jc w:val="both"/>
              <w:rPr>
                <w:sz w:val="24"/>
                <w:szCs w:val="24"/>
              </w:rPr>
            </w:pPr>
            <w:r>
              <w:rPr>
                <w:sz w:val="24"/>
                <w:szCs w:val="24"/>
              </w:rPr>
              <w:t>20</w:t>
            </w:r>
            <w:r w:rsidR="00840E67" w:rsidRPr="006D75BF">
              <w:rPr>
                <w:sz w:val="24"/>
                <w:szCs w:val="24"/>
              </w:rPr>
              <w:t xml:space="preserve"> </w:t>
            </w:r>
            <w:r>
              <w:rPr>
                <w:sz w:val="24"/>
                <w:szCs w:val="24"/>
              </w:rPr>
              <w:t>января</w:t>
            </w:r>
            <w:r w:rsidR="00840E67" w:rsidRPr="006D75BF">
              <w:rPr>
                <w:sz w:val="24"/>
                <w:szCs w:val="24"/>
              </w:rPr>
              <w:t xml:space="preserve"> 201</w:t>
            </w:r>
            <w:r w:rsidR="005609F4" w:rsidRPr="006D75BF">
              <w:rPr>
                <w:sz w:val="24"/>
                <w:szCs w:val="24"/>
              </w:rPr>
              <w:t>7</w:t>
            </w:r>
            <w:r w:rsidR="00840E67" w:rsidRPr="006D75BF">
              <w:rPr>
                <w:sz w:val="24"/>
                <w:szCs w:val="24"/>
              </w:rPr>
              <w:t xml:space="preserve"> г.</w:t>
            </w:r>
          </w:p>
        </w:tc>
      </w:tr>
    </w:tbl>
    <w:p w14:paraId="47AEB362" w14:textId="77777777" w:rsidR="00840E67" w:rsidRPr="00840E67" w:rsidRDefault="00840E67" w:rsidP="00840E67">
      <w:pPr>
        <w:ind w:firstLine="851"/>
        <w:jc w:val="both"/>
        <w:rPr>
          <w:sz w:val="24"/>
          <w:szCs w:val="24"/>
        </w:rPr>
      </w:pPr>
      <w:bookmarkStart w:id="36" w:name="_Toc377726445"/>
      <w:bookmarkStart w:id="37" w:name="_Toc395169887"/>
      <w:r w:rsidRPr="00840E67">
        <w:rPr>
          <w:sz w:val="24"/>
          <w:szCs w:val="24"/>
        </w:rPr>
        <w:t xml:space="preserve">Организатор вправе принять решение о внесении изменений в Извещение и/или Документацию о запросе предложений в любое время до истечения срока подачи заявок на участие в Запросе предложений. </w:t>
      </w:r>
    </w:p>
    <w:p w14:paraId="1424A4E6" w14:textId="77777777" w:rsidR="00840E67" w:rsidRPr="00840E67" w:rsidRDefault="00840E67" w:rsidP="00840E67">
      <w:pPr>
        <w:ind w:firstLine="851"/>
        <w:jc w:val="both"/>
        <w:rPr>
          <w:sz w:val="24"/>
          <w:szCs w:val="24"/>
        </w:rPr>
      </w:pPr>
      <w:r w:rsidRPr="00840E67">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5CD6CD6A" w14:textId="77777777" w:rsidR="00840E67" w:rsidRPr="00840E67" w:rsidRDefault="00840E67" w:rsidP="00840E67">
      <w:pPr>
        <w:ind w:firstLine="567"/>
        <w:jc w:val="both"/>
        <w:rPr>
          <w:sz w:val="24"/>
          <w:szCs w:val="24"/>
        </w:rPr>
      </w:pPr>
      <w:bookmarkStart w:id="38" w:name="_Toc402450539"/>
      <w:bookmarkStart w:id="39" w:name="_Toc402527255"/>
      <w:r w:rsidRPr="00840E67">
        <w:rPr>
          <w:sz w:val="24"/>
          <w:szCs w:val="24"/>
        </w:rPr>
        <w:t>Организатор вправе отказаться от проведения Запроса предложений в любое время до подведения его итогов.</w:t>
      </w:r>
      <w:bookmarkEnd w:id="38"/>
      <w:bookmarkEnd w:id="39"/>
    </w:p>
    <w:p w14:paraId="37934EC0" w14:textId="77777777" w:rsidR="00840E67" w:rsidRPr="00840E67" w:rsidRDefault="00840E67" w:rsidP="00840E67">
      <w:pPr>
        <w:ind w:firstLine="567"/>
        <w:jc w:val="both"/>
        <w:rPr>
          <w:sz w:val="24"/>
          <w:szCs w:val="24"/>
        </w:rPr>
      </w:pPr>
      <w:bookmarkStart w:id="40" w:name="_Toc402450540"/>
      <w:bookmarkStart w:id="41" w:name="_Toc402527256"/>
      <w:r w:rsidRPr="00840E67">
        <w:rPr>
          <w:sz w:val="24"/>
          <w:szCs w:val="24"/>
        </w:rPr>
        <w:t>По результатам Запроса предложений у Заказчика отсутствует обязанность заключать договор.</w:t>
      </w:r>
      <w:bookmarkEnd w:id="40"/>
      <w:bookmarkEnd w:id="41"/>
      <w:r w:rsidRPr="00840E67">
        <w:rPr>
          <w:sz w:val="24"/>
          <w:szCs w:val="24"/>
        </w:rPr>
        <w:t xml:space="preserve"> </w:t>
      </w:r>
    </w:p>
    <w:p w14:paraId="2940DD2A" w14:textId="77777777" w:rsidR="00840E67" w:rsidRPr="00840E67" w:rsidRDefault="00840E67" w:rsidP="00840E67">
      <w:pPr>
        <w:ind w:firstLine="567"/>
        <w:jc w:val="both"/>
        <w:rPr>
          <w:sz w:val="24"/>
          <w:szCs w:val="24"/>
        </w:rPr>
      </w:pPr>
      <w:bookmarkStart w:id="42" w:name="_Toc402450541"/>
      <w:bookmarkStart w:id="43" w:name="_Toc402527257"/>
      <w:r w:rsidRPr="00840E67">
        <w:rPr>
          <w:sz w:val="24"/>
          <w:szCs w:val="24"/>
        </w:rPr>
        <w:t>Запрос предложений не является торгами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Заказчика и Организатора обязательств, установленных указанными статьями Гражданского кодекса Российской Федерации.</w:t>
      </w:r>
      <w:bookmarkEnd w:id="42"/>
      <w:bookmarkEnd w:id="43"/>
    </w:p>
    <w:p w14:paraId="38715DB0" w14:textId="77777777" w:rsidR="00840E67" w:rsidRPr="00840E67" w:rsidRDefault="00840E67" w:rsidP="00840E67">
      <w:pPr>
        <w:jc w:val="both"/>
        <w:rPr>
          <w:sz w:val="24"/>
          <w:szCs w:val="24"/>
        </w:rPr>
      </w:pPr>
    </w:p>
    <w:bookmarkEnd w:id="36"/>
    <w:bookmarkEnd w:id="37"/>
    <w:p w14:paraId="660154AC" w14:textId="4FAE4568" w:rsidR="00D578E5" w:rsidRDefault="00D578E5" w:rsidP="00840E67">
      <w:pPr>
        <w:jc w:val="both"/>
        <w:rPr>
          <w:sz w:val="24"/>
          <w:szCs w:val="24"/>
        </w:rPr>
      </w:pPr>
    </w:p>
    <w:p w14:paraId="41121EDD" w14:textId="77777777" w:rsidR="00D578E5" w:rsidRPr="00D578E5" w:rsidRDefault="00D578E5" w:rsidP="00D578E5">
      <w:pPr>
        <w:rPr>
          <w:sz w:val="24"/>
          <w:szCs w:val="24"/>
        </w:rPr>
      </w:pPr>
    </w:p>
    <w:p w14:paraId="6BA9759A" w14:textId="6F36C8C4" w:rsidR="00D578E5" w:rsidRDefault="00D578E5" w:rsidP="00D578E5">
      <w:pPr>
        <w:rPr>
          <w:sz w:val="24"/>
          <w:szCs w:val="24"/>
        </w:rPr>
      </w:pPr>
    </w:p>
    <w:p w14:paraId="23C10828" w14:textId="3F62B13C" w:rsidR="003E45CF" w:rsidRPr="00D578E5" w:rsidRDefault="00D578E5" w:rsidP="00D578E5">
      <w:pPr>
        <w:tabs>
          <w:tab w:val="left" w:pos="2610"/>
        </w:tabs>
        <w:rPr>
          <w:sz w:val="24"/>
          <w:szCs w:val="24"/>
        </w:rPr>
      </w:pPr>
      <w:r>
        <w:rPr>
          <w:sz w:val="24"/>
          <w:szCs w:val="24"/>
        </w:rPr>
        <w:tab/>
      </w:r>
    </w:p>
    <w:sectPr w:rsidR="003E45CF" w:rsidRPr="00D578E5" w:rsidSect="0051141D">
      <w:headerReference w:type="even" r:id="rId14"/>
      <w:footerReference w:type="first" r:id="rId15"/>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78E96" w14:textId="77777777" w:rsidR="007A03CF" w:rsidRDefault="007A03CF">
      <w:r>
        <w:separator/>
      </w:r>
    </w:p>
  </w:endnote>
  <w:endnote w:type="continuationSeparator" w:id="0">
    <w:p w14:paraId="4D00874C" w14:textId="77777777" w:rsidR="007A03CF" w:rsidRDefault="007A03CF">
      <w:r>
        <w:continuationSeparator/>
      </w:r>
    </w:p>
  </w:endnote>
  <w:endnote w:type="continuationNotice" w:id="1">
    <w:p w14:paraId="1C7427F2" w14:textId="77777777" w:rsidR="007A03CF" w:rsidRDefault="007A0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30"/>
    </w:tblGrid>
    <w:tr w:rsidR="007A03CF" w:rsidRPr="009D79BC" w14:paraId="3ED48314" w14:textId="77777777" w:rsidTr="00D578E5">
      <w:trPr>
        <w:trHeight w:val="269"/>
      </w:trPr>
      <w:tc>
        <w:tcPr>
          <w:tcW w:w="5030" w:type="dxa"/>
        </w:tcPr>
        <w:p w14:paraId="6090AD09" w14:textId="77777777" w:rsidR="007A03CF" w:rsidRPr="006F3B13" w:rsidRDefault="007A03CF" w:rsidP="00C70F3B">
          <w:pPr>
            <w:pStyle w:val="ae"/>
            <w:widowControl w:val="0"/>
            <w:tabs>
              <w:tab w:val="left" w:pos="0"/>
            </w:tabs>
            <w:autoSpaceDE w:val="0"/>
            <w:autoSpaceDN w:val="0"/>
            <w:adjustRightInd w:val="0"/>
            <w:rPr>
              <w:b/>
              <w:spacing w:val="-14"/>
              <w:sz w:val="22"/>
              <w:szCs w:val="22"/>
            </w:rPr>
          </w:pPr>
        </w:p>
      </w:tc>
    </w:tr>
  </w:tbl>
  <w:p w14:paraId="79B56397" w14:textId="77777777" w:rsidR="007A03CF" w:rsidRPr="00167F68" w:rsidRDefault="007A03CF"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7A03CF" w:rsidRDefault="007A03CF"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7A03CF" w:rsidRDefault="007A03C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88DD0" w14:textId="77777777" w:rsidR="007A03CF" w:rsidRDefault="007A03CF">
      <w:r>
        <w:separator/>
      </w:r>
    </w:p>
  </w:footnote>
  <w:footnote w:type="continuationSeparator" w:id="0">
    <w:p w14:paraId="7744606F" w14:textId="77777777" w:rsidR="007A03CF" w:rsidRDefault="007A03CF">
      <w:r>
        <w:continuationSeparator/>
      </w:r>
    </w:p>
  </w:footnote>
  <w:footnote w:type="continuationNotice" w:id="1">
    <w:p w14:paraId="1ABF83F2" w14:textId="77777777" w:rsidR="007A03CF" w:rsidRDefault="007A03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7A03CF" w:rsidRDefault="007A03CF"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7A03CF" w:rsidRDefault="007A03C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7">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8">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nsid w:val="16AA3A2E"/>
    <w:multiLevelType w:val="multilevel"/>
    <w:tmpl w:val="89BA2A5E"/>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1">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3">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4">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5">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9">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0">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2">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3">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4">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5">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7">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8">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0">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1">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2">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3">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4">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5">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4"/>
  </w:num>
  <w:num w:numId="2">
    <w:abstractNumId w:val="9"/>
  </w:num>
  <w:num w:numId="3">
    <w:abstractNumId w:val="12"/>
  </w:num>
  <w:num w:numId="4">
    <w:abstractNumId w:val="34"/>
  </w:num>
  <w:num w:numId="5">
    <w:abstractNumId w:val="17"/>
  </w:num>
  <w:num w:numId="6">
    <w:abstractNumId w:val="22"/>
  </w:num>
  <w:num w:numId="7">
    <w:abstractNumId w:val="28"/>
  </w:num>
  <w:num w:numId="8">
    <w:abstractNumId w:val="38"/>
  </w:num>
  <w:num w:numId="9">
    <w:abstractNumId w:val="2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0"/>
  </w:num>
  <w:num w:numId="14">
    <w:abstractNumId w:val="13"/>
  </w:num>
  <w:num w:numId="15">
    <w:abstractNumId w:val="7"/>
  </w:num>
  <w:num w:numId="16">
    <w:abstractNumId w:val="27"/>
  </w:num>
  <w:num w:numId="17">
    <w:abstractNumId w:val="16"/>
  </w:num>
  <w:num w:numId="18">
    <w:abstractNumId w:val="5"/>
  </w:num>
  <w:num w:numId="19">
    <w:abstractNumId w:val="4"/>
  </w:num>
  <w:num w:numId="20">
    <w:abstractNumId w:val="19"/>
  </w:num>
  <w:num w:numId="21">
    <w:abstractNumId w:val="9"/>
  </w:num>
  <w:num w:numId="22">
    <w:abstractNumId w:val="32"/>
  </w:num>
  <w:num w:numId="23">
    <w:abstractNumId w:val="36"/>
  </w:num>
  <w:num w:numId="24">
    <w:abstractNumId w:val="37"/>
  </w:num>
  <w:num w:numId="25">
    <w:abstractNumId w:val="15"/>
  </w:num>
  <w:num w:numId="26">
    <w:abstractNumId w:val="33"/>
  </w:num>
  <w:num w:numId="27">
    <w:abstractNumId w:val="11"/>
  </w:num>
  <w:num w:numId="28">
    <w:abstractNumId w:val="26"/>
  </w:num>
  <w:num w:numId="29">
    <w:abstractNumId w:val="10"/>
  </w:num>
  <w:num w:numId="30">
    <w:abstractNumId w:val="30"/>
  </w:num>
  <w:num w:numId="31">
    <w:abstractNumId w:val="23"/>
  </w:num>
  <w:num w:numId="32">
    <w:abstractNumId w:val="25"/>
  </w:num>
  <w:num w:numId="33">
    <w:abstractNumId w:val="18"/>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5"/>
    </w:lvlOverride>
    <w:lvlOverride w:ilvl="1">
      <w:startOverride w:val="1"/>
    </w:lvlOverride>
  </w:num>
  <w:num w:numId="36">
    <w:abstractNumId w:val="35"/>
  </w:num>
  <w:num w:numId="37">
    <w:abstractNumId w:val="2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66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4C9D"/>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0BE"/>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502"/>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24D"/>
    <w:rsid w:val="001E241E"/>
    <w:rsid w:val="001E277C"/>
    <w:rsid w:val="001E2A89"/>
    <w:rsid w:val="001E2AC0"/>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39BD"/>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1869"/>
    <w:rsid w:val="00232101"/>
    <w:rsid w:val="00232982"/>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34"/>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4D"/>
    <w:rsid w:val="00280A5E"/>
    <w:rsid w:val="0028169E"/>
    <w:rsid w:val="002818E1"/>
    <w:rsid w:val="002829EA"/>
    <w:rsid w:val="0028316E"/>
    <w:rsid w:val="0028342D"/>
    <w:rsid w:val="00283974"/>
    <w:rsid w:val="002846A4"/>
    <w:rsid w:val="00285801"/>
    <w:rsid w:val="00285ABC"/>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D87"/>
    <w:rsid w:val="002B55F5"/>
    <w:rsid w:val="002B5985"/>
    <w:rsid w:val="002B59C4"/>
    <w:rsid w:val="002B5CBB"/>
    <w:rsid w:val="002B6748"/>
    <w:rsid w:val="002B6B50"/>
    <w:rsid w:val="002B6F08"/>
    <w:rsid w:val="002B71AC"/>
    <w:rsid w:val="002B7C80"/>
    <w:rsid w:val="002B7CA3"/>
    <w:rsid w:val="002C03D8"/>
    <w:rsid w:val="002C1087"/>
    <w:rsid w:val="002C19CF"/>
    <w:rsid w:val="002C1AFD"/>
    <w:rsid w:val="002C1DF3"/>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5D7"/>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1C3"/>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38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25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216"/>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6E52"/>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781"/>
    <w:rsid w:val="004F09CF"/>
    <w:rsid w:val="004F1C68"/>
    <w:rsid w:val="004F2337"/>
    <w:rsid w:val="004F265B"/>
    <w:rsid w:val="004F2B84"/>
    <w:rsid w:val="004F2C99"/>
    <w:rsid w:val="004F2C9C"/>
    <w:rsid w:val="004F509A"/>
    <w:rsid w:val="004F513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9F4"/>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3D33"/>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22B"/>
    <w:rsid w:val="005E3567"/>
    <w:rsid w:val="005E4433"/>
    <w:rsid w:val="005E48A9"/>
    <w:rsid w:val="005E4CE8"/>
    <w:rsid w:val="005E510B"/>
    <w:rsid w:val="005E5129"/>
    <w:rsid w:val="005E518F"/>
    <w:rsid w:val="005E59D2"/>
    <w:rsid w:val="005E5DCC"/>
    <w:rsid w:val="005E5F52"/>
    <w:rsid w:val="005E6234"/>
    <w:rsid w:val="005E652E"/>
    <w:rsid w:val="005E6F71"/>
    <w:rsid w:val="005E75DB"/>
    <w:rsid w:val="005E7650"/>
    <w:rsid w:val="005E7697"/>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403"/>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215"/>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A26"/>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4E90"/>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D75BF"/>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101F0"/>
    <w:rsid w:val="0071072E"/>
    <w:rsid w:val="00710D0B"/>
    <w:rsid w:val="00710E27"/>
    <w:rsid w:val="007113DA"/>
    <w:rsid w:val="00711D68"/>
    <w:rsid w:val="00712222"/>
    <w:rsid w:val="0071279D"/>
    <w:rsid w:val="00712D0C"/>
    <w:rsid w:val="00713B36"/>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61E"/>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041"/>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0A4"/>
    <w:rsid w:val="00796A28"/>
    <w:rsid w:val="00796B98"/>
    <w:rsid w:val="00796FF5"/>
    <w:rsid w:val="00797CBE"/>
    <w:rsid w:val="007A0286"/>
    <w:rsid w:val="007A03CF"/>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6C7"/>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6A0E"/>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67"/>
    <w:rsid w:val="00840EEC"/>
    <w:rsid w:val="00840F48"/>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E3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400"/>
    <w:rsid w:val="008F68C0"/>
    <w:rsid w:val="008F6B7F"/>
    <w:rsid w:val="008F789A"/>
    <w:rsid w:val="0090019E"/>
    <w:rsid w:val="009001ED"/>
    <w:rsid w:val="00900551"/>
    <w:rsid w:val="00901413"/>
    <w:rsid w:val="009016D2"/>
    <w:rsid w:val="00901758"/>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0AAC"/>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AD0"/>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4E6C"/>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501"/>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1C7B"/>
    <w:rsid w:val="00972C94"/>
    <w:rsid w:val="00973751"/>
    <w:rsid w:val="00974104"/>
    <w:rsid w:val="009744E6"/>
    <w:rsid w:val="00974698"/>
    <w:rsid w:val="0097471E"/>
    <w:rsid w:val="009749E6"/>
    <w:rsid w:val="009757A0"/>
    <w:rsid w:val="009757F3"/>
    <w:rsid w:val="0097586A"/>
    <w:rsid w:val="009758DD"/>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C7C39"/>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C9C"/>
    <w:rsid w:val="00A8169D"/>
    <w:rsid w:val="00A81E04"/>
    <w:rsid w:val="00A820C4"/>
    <w:rsid w:val="00A820FF"/>
    <w:rsid w:val="00A82A58"/>
    <w:rsid w:val="00A83127"/>
    <w:rsid w:val="00A84A31"/>
    <w:rsid w:val="00A84DD3"/>
    <w:rsid w:val="00A84F78"/>
    <w:rsid w:val="00A85240"/>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746"/>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438"/>
    <w:rsid w:val="00AB25B6"/>
    <w:rsid w:val="00AB2757"/>
    <w:rsid w:val="00AB314A"/>
    <w:rsid w:val="00AB3422"/>
    <w:rsid w:val="00AB3623"/>
    <w:rsid w:val="00AB3DF1"/>
    <w:rsid w:val="00AB45C5"/>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768"/>
    <w:rsid w:val="00AF4FD7"/>
    <w:rsid w:val="00AF5143"/>
    <w:rsid w:val="00AF5FAF"/>
    <w:rsid w:val="00AF63DB"/>
    <w:rsid w:val="00AF6467"/>
    <w:rsid w:val="00AF64F1"/>
    <w:rsid w:val="00B000F5"/>
    <w:rsid w:val="00B002B4"/>
    <w:rsid w:val="00B009B2"/>
    <w:rsid w:val="00B00C24"/>
    <w:rsid w:val="00B00C8F"/>
    <w:rsid w:val="00B01A5A"/>
    <w:rsid w:val="00B0205F"/>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297"/>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4F6A"/>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97"/>
    <w:rsid w:val="00BB28F8"/>
    <w:rsid w:val="00BB3580"/>
    <w:rsid w:val="00BB39E8"/>
    <w:rsid w:val="00BB3F0C"/>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5C65"/>
    <w:rsid w:val="00BD67B8"/>
    <w:rsid w:val="00BD7AF2"/>
    <w:rsid w:val="00BE0212"/>
    <w:rsid w:val="00BE0446"/>
    <w:rsid w:val="00BE093A"/>
    <w:rsid w:val="00BE0A31"/>
    <w:rsid w:val="00BE15FC"/>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56D0"/>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00F"/>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2D89"/>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6A7"/>
    <w:rsid w:val="00CD4871"/>
    <w:rsid w:val="00CD506E"/>
    <w:rsid w:val="00CD58B5"/>
    <w:rsid w:val="00CD5FD0"/>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4FD"/>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2BEB"/>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BE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8E5"/>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6D0"/>
    <w:rsid w:val="00DC6A9C"/>
    <w:rsid w:val="00DC6CB5"/>
    <w:rsid w:val="00DC7AC7"/>
    <w:rsid w:val="00DC7B33"/>
    <w:rsid w:val="00DD021A"/>
    <w:rsid w:val="00DD0ABD"/>
    <w:rsid w:val="00DD0EE1"/>
    <w:rsid w:val="00DD1D5E"/>
    <w:rsid w:val="00DD2F4D"/>
    <w:rsid w:val="00DD31B1"/>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B75"/>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8AB"/>
    <w:rsid w:val="00E75CB1"/>
    <w:rsid w:val="00E76CA7"/>
    <w:rsid w:val="00E76D95"/>
    <w:rsid w:val="00E76E3A"/>
    <w:rsid w:val="00E76E75"/>
    <w:rsid w:val="00E7742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231"/>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5BF"/>
    <w:rsid w:val="00F0267A"/>
    <w:rsid w:val="00F02A0F"/>
    <w:rsid w:val="00F045FA"/>
    <w:rsid w:val="00F04892"/>
    <w:rsid w:val="00F04BD6"/>
    <w:rsid w:val="00F05F67"/>
    <w:rsid w:val="00F06BC7"/>
    <w:rsid w:val="00F06FD3"/>
    <w:rsid w:val="00F074E1"/>
    <w:rsid w:val="00F101E2"/>
    <w:rsid w:val="00F10258"/>
    <w:rsid w:val="00F102D8"/>
    <w:rsid w:val="00F10894"/>
    <w:rsid w:val="00F10A1F"/>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A9D"/>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oaomoek.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D7BD8-00C8-42E6-AF49-E8A5F4059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9890484C.dotm</Template>
  <TotalTime>0</TotalTime>
  <Pages>2</Pages>
  <Words>514</Words>
  <Characters>3820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4326</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Ефремова Наталья Валериановна</dc:creator>
  <cp:lastModifiedBy>Татьяна М. Котик</cp:lastModifiedBy>
  <cp:revision>2</cp:revision>
  <cp:lastPrinted>2016-12-20T07:54:00Z</cp:lastPrinted>
  <dcterms:created xsi:type="dcterms:W3CDTF">2016-12-20T08:04:00Z</dcterms:created>
  <dcterms:modified xsi:type="dcterms:W3CDTF">2016-12-20T08:04:00Z</dcterms:modified>
</cp:coreProperties>
</file>