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8C4178" w14:textId="77777777" w:rsidR="00721F0F" w:rsidRDefault="00C220F8" w:rsidP="00721F0F">
      <w:pPr>
        <w:spacing w:after="0" w:line="240" w:lineRule="auto"/>
        <w:rPr>
          <w:i/>
          <w:sz w:val="24"/>
          <w:szCs w:val="24"/>
        </w:rPr>
      </w:pPr>
      <w:bookmarkStart w:id="0" w:name="_Toc394484883"/>
      <w:r w:rsidRPr="00C52233">
        <w:rPr>
          <w:i/>
          <w:sz w:val="24"/>
          <w:szCs w:val="24"/>
        </w:rPr>
        <w:t xml:space="preserve"> </w:t>
      </w:r>
      <w:bookmarkEnd w:id="0"/>
      <w:r w:rsidR="00E14DB5">
        <w:rPr>
          <w:i/>
          <w:sz w:val="24"/>
          <w:szCs w:val="24"/>
        </w:rPr>
        <w:t xml:space="preserve">                                                              </w:t>
      </w:r>
      <w:r w:rsidR="00721F0F">
        <w:rPr>
          <w:i/>
          <w:sz w:val="24"/>
          <w:szCs w:val="24"/>
        </w:rPr>
        <w:t xml:space="preserve">                         </w:t>
      </w:r>
    </w:p>
    <w:p w14:paraId="07B851C5" w14:textId="77777777" w:rsidR="00721F0F" w:rsidRDefault="00721F0F" w:rsidP="00721F0F">
      <w:pPr>
        <w:spacing w:after="0" w:line="240" w:lineRule="auto"/>
        <w:rPr>
          <w:i/>
          <w:sz w:val="24"/>
          <w:szCs w:val="24"/>
        </w:rPr>
      </w:pPr>
    </w:p>
    <w:p w14:paraId="45259662" w14:textId="77777777" w:rsidR="00001484" w:rsidRPr="00844AEC" w:rsidRDefault="0058573B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ПУБЛИЧНОЕ</w:t>
      </w:r>
      <w:r w:rsidR="00001484" w:rsidRPr="00844AEC">
        <w:rPr>
          <w:rFonts w:ascii="Times New Roman" w:eastAsia="Times New Roman" w:hAnsi="Times New Roman" w:cs="Times New Roman"/>
          <w:b/>
          <w:sz w:val="28"/>
          <w:szCs w:val="28"/>
        </w:rPr>
        <w:t xml:space="preserve"> АКЦИОНЕРНОЕ ОБЩЕСТВО </w:t>
      </w:r>
    </w:p>
    <w:p w14:paraId="4E0700B2" w14:textId="77777777" w:rsidR="00001484" w:rsidRPr="00844AEC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«МОСКОВСКАЯ ОБЪЕДИНЕННАЯ ЭНЕРГЕ</w:t>
      </w:r>
      <w:r w:rsidRPr="00844AEC">
        <w:rPr>
          <w:rFonts w:ascii="Times New Roman" w:eastAsia="Times New Roman" w:hAnsi="Times New Roman" w:cs="Times New Roman"/>
          <w:b/>
          <w:sz w:val="28"/>
          <w:szCs w:val="28"/>
        </w:rPr>
        <w:t>ТИЧЕСКАЯ КОМПАНИЯ»</w:t>
      </w:r>
    </w:p>
    <w:p w14:paraId="7DB2975C" w14:textId="77777777" w:rsidR="00001484" w:rsidRPr="007D2449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44AEC"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r w:rsidR="0058573B">
        <w:rPr>
          <w:rFonts w:ascii="Times New Roman" w:eastAsia="Times New Roman" w:hAnsi="Times New Roman" w:cs="Times New Roman"/>
          <w:b/>
          <w:sz w:val="28"/>
          <w:szCs w:val="28"/>
        </w:rPr>
        <w:t>ПАО</w:t>
      </w:r>
      <w:r w:rsidRPr="00844AEC">
        <w:rPr>
          <w:rFonts w:ascii="Times New Roman" w:eastAsia="Times New Roman" w:hAnsi="Times New Roman" w:cs="Times New Roman"/>
          <w:b/>
          <w:sz w:val="28"/>
          <w:szCs w:val="28"/>
        </w:rPr>
        <w:t xml:space="preserve"> «МОЭК»)</w:t>
      </w:r>
    </w:p>
    <w:p w14:paraId="47659770" w14:textId="77777777" w:rsidR="00001484" w:rsidRPr="007D2449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F6F76A3" w14:textId="77777777" w:rsidR="00001484" w:rsidRPr="007D2449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227019E" w14:textId="77777777" w:rsidR="00001484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D75B8ED" w14:textId="77777777" w:rsidR="00001484" w:rsidRPr="00BD1DD5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1DD5">
        <w:rPr>
          <w:rFonts w:ascii="Times New Roman" w:eastAsia="Times New Roman" w:hAnsi="Times New Roman" w:cs="Times New Roman"/>
          <w:b/>
          <w:sz w:val="28"/>
          <w:szCs w:val="28"/>
        </w:rPr>
        <w:t>ДОКУМЕНТАЦИЯ</w:t>
      </w:r>
    </w:p>
    <w:p w14:paraId="28445496" w14:textId="77777777" w:rsidR="00001484" w:rsidRPr="00BD1DD5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1DD5">
        <w:rPr>
          <w:rFonts w:ascii="Times New Roman" w:eastAsia="Times New Roman" w:hAnsi="Times New Roman" w:cs="Times New Roman"/>
          <w:b/>
          <w:sz w:val="28"/>
          <w:szCs w:val="28"/>
        </w:rPr>
        <w:t>О ЗАПРОСЕ ПРЕДЛОЖЕНИЙ</w:t>
      </w:r>
    </w:p>
    <w:p w14:paraId="606DB4F7" w14:textId="77777777" w:rsidR="00001484" w:rsidRPr="00BD1DD5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BC44397" w14:textId="77777777" w:rsidR="007F37AB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ПРИЛОЖЕНИЕ № 3 </w:t>
      </w:r>
    </w:p>
    <w:p w14:paraId="6361EC38" w14:textId="77777777" w:rsidR="00001484" w:rsidRPr="007D2449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2449">
        <w:rPr>
          <w:rFonts w:ascii="Times New Roman" w:eastAsia="Times New Roman" w:hAnsi="Times New Roman" w:cs="Times New Roman"/>
          <w:b/>
          <w:sz w:val="28"/>
          <w:szCs w:val="28"/>
        </w:rPr>
        <w:t>МЕТОДИКА И КРИТЕРИИ ОЦЕНКИ</w:t>
      </w:r>
    </w:p>
    <w:p w14:paraId="3EAFFDA1" w14:textId="77777777" w:rsidR="00001484" w:rsidRPr="007D2449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E6CB5BF" w14:textId="7EF90768" w:rsidR="00001484" w:rsidRPr="00D93878" w:rsidRDefault="00001484" w:rsidP="002672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ЗАЯВОК НА УЧАСТИЕ В ЗАПРОСЕ ПРЕДЛОЖЕНИЙ</w:t>
      </w:r>
      <w:r>
        <w:rPr>
          <w:rFonts w:ascii="Times New Roman" w:eastAsia="Times New Roman" w:hAnsi="Times New Roman" w:cs="Times New Roman"/>
          <w:b/>
          <w:caps/>
          <w:sz w:val="27"/>
          <w:szCs w:val="27"/>
        </w:rPr>
        <w:br/>
      </w:r>
      <w:r w:rsidR="0005202F" w:rsidRPr="0005202F">
        <w:rPr>
          <w:rFonts w:ascii="Times New Roman" w:eastAsia="Times New Roman" w:hAnsi="Times New Roman" w:cs="Times New Roman"/>
          <w:b/>
          <w:sz w:val="28"/>
          <w:szCs w:val="28"/>
        </w:rPr>
        <w:t xml:space="preserve">на </w:t>
      </w:r>
      <w:r w:rsidR="00BD6360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="00BD6360" w:rsidRPr="00BD6360">
        <w:rPr>
          <w:rFonts w:ascii="Times New Roman" w:eastAsia="Times New Roman" w:hAnsi="Times New Roman" w:cs="Times New Roman"/>
          <w:b/>
          <w:sz w:val="28"/>
          <w:szCs w:val="28"/>
        </w:rPr>
        <w:t>ередач</w:t>
      </w:r>
      <w:r w:rsidR="00BD6360">
        <w:rPr>
          <w:rFonts w:ascii="Times New Roman" w:eastAsia="Times New Roman" w:hAnsi="Times New Roman" w:cs="Times New Roman"/>
          <w:b/>
          <w:sz w:val="28"/>
          <w:szCs w:val="28"/>
        </w:rPr>
        <w:t>у</w:t>
      </w:r>
      <w:r w:rsidR="00BD6360" w:rsidRPr="00BD6360">
        <w:rPr>
          <w:rFonts w:ascii="Times New Roman" w:eastAsia="Times New Roman" w:hAnsi="Times New Roman" w:cs="Times New Roman"/>
          <w:b/>
          <w:sz w:val="28"/>
          <w:szCs w:val="28"/>
        </w:rPr>
        <w:t xml:space="preserve"> неисключительных прав на использование программного обеспечения Антивирус ESET NOD32 для нужд ПАО «МОЭК»</w:t>
      </w:r>
    </w:p>
    <w:p w14:paraId="0B853FDA" w14:textId="77777777" w:rsidR="00D93878" w:rsidRDefault="00D93878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28C478E" w14:textId="77777777" w:rsidR="002672D0" w:rsidRDefault="002672D0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1EF3683" w14:textId="77D9775D" w:rsidR="00001484" w:rsidRPr="00CF74A4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2449">
        <w:rPr>
          <w:rFonts w:ascii="Times New Roman" w:eastAsia="Times New Roman" w:hAnsi="Times New Roman" w:cs="Times New Roman"/>
          <w:b/>
          <w:sz w:val="28"/>
          <w:szCs w:val="28"/>
        </w:rPr>
        <w:t>№ </w:t>
      </w:r>
      <w:r w:rsidR="002672D0">
        <w:rPr>
          <w:rFonts w:ascii="Times New Roman" w:eastAsia="Times New Roman" w:hAnsi="Times New Roman" w:cs="Times New Roman"/>
          <w:b/>
          <w:sz w:val="28"/>
          <w:szCs w:val="28"/>
        </w:rPr>
        <w:t>10</w:t>
      </w:r>
      <w:r w:rsidR="00BD6360">
        <w:rPr>
          <w:rFonts w:ascii="Times New Roman" w:eastAsia="Times New Roman" w:hAnsi="Times New Roman" w:cs="Times New Roman"/>
          <w:b/>
          <w:sz w:val="28"/>
          <w:szCs w:val="28"/>
        </w:rPr>
        <w:t>503/П</w:t>
      </w:r>
    </w:p>
    <w:p w14:paraId="210AE86E" w14:textId="77777777" w:rsidR="007F37AB" w:rsidRDefault="007F37AB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A837736" w14:textId="77777777" w:rsidR="007F37AB" w:rsidRDefault="007F37AB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08135BF" w14:textId="77777777" w:rsidR="009469F4" w:rsidRDefault="009469F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36A1F2D" w14:textId="77777777" w:rsidR="002672D0" w:rsidRDefault="002672D0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7F7C623" w14:textId="77777777" w:rsidR="009469F4" w:rsidRDefault="009469F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CD45B07" w14:textId="77777777" w:rsidR="00001484" w:rsidRDefault="00001484" w:rsidP="000014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</w:t>
      </w:r>
    </w:p>
    <w:p w14:paraId="59B4FEF9" w14:textId="77777777" w:rsidR="00001484" w:rsidRDefault="00001484" w:rsidP="00001484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39CE">
        <w:rPr>
          <w:rFonts w:ascii="Times New Roman" w:eastAsia="Times New Roman" w:hAnsi="Times New Roman" w:cs="Times New Roman"/>
          <w:sz w:val="24"/>
          <w:szCs w:val="24"/>
        </w:rPr>
        <w:t xml:space="preserve">«_____» ________________ </w:t>
      </w:r>
      <w:r w:rsidR="00CF74A4">
        <w:rPr>
          <w:rFonts w:ascii="Times New Roman" w:eastAsia="Times New Roman" w:hAnsi="Times New Roman" w:cs="Times New Roman"/>
          <w:sz w:val="24"/>
          <w:szCs w:val="24"/>
        </w:rPr>
        <w:t>2017</w:t>
      </w:r>
      <w:r w:rsidRPr="005639CE">
        <w:rPr>
          <w:rFonts w:ascii="Times New Roman" w:eastAsia="Times New Roman" w:hAnsi="Times New Roman" w:cs="Times New Roman"/>
          <w:sz w:val="24"/>
          <w:szCs w:val="24"/>
        </w:rPr>
        <w:t> г.</w:t>
      </w:r>
    </w:p>
    <w:p w14:paraId="0FA671B9" w14:textId="77777777" w:rsidR="00001484" w:rsidRDefault="00001484" w:rsidP="00001484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F6582D2" w14:textId="77777777" w:rsidR="000C756E" w:rsidRPr="00CB76FD" w:rsidRDefault="00721F0F" w:rsidP="005966E9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Москва</w:t>
      </w:r>
    </w:p>
    <w:p w14:paraId="7458B077" w14:textId="77777777" w:rsidR="00721F0F" w:rsidRDefault="00CF74A4" w:rsidP="00721F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2017</w:t>
      </w:r>
      <w:r w:rsidR="00721F0F" w:rsidRPr="00CB76FD">
        <w:rPr>
          <w:rFonts w:ascii="Times New Roman" w:eastAsia="Times New Roman" w:hAnsi="Times New Roman" w:cs="Times New Roman"/>
          <w:b/>
          <w:sz w:val="24"/>
          <w:szCs w:val="24"/>
        </w:rPr>
        <w:t> г.</w:t>
      </w:r>
    </w:p>
    <w:p w14:paraId="0976C0F1" w14:textId="77777777" w:rsidR="00670734" w:rsidRPr="00CB76FD" w:rsidRDefault="00670734" w:rsidP="00FC13A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BD48CD5" w14:textId="77777777" w:rsidR="000C756E" w:rsidRDefault="000C756E" w:rsidP="000C756E">
      <w:pPr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b/>
          <w:sz w:val="24"/>
          <w:szCs w:val="24"/>
        </w:rPr>
        <w:t>Оценка и сопоставление заявок Участников запроса предложений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42B9276" w14:textId="77777777" w:rsidR="000C756E" w:rsidRPr="004D120D" w:rsidRDefault="000C756E" w:rsidP="000C756E">
      <w:pPr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Рейтинг заявки на участие в запросе предложений представляет собой оценку в баллах, получаемую по результатам оценки по критериям (подкритериям) с учетом значимости (веса) данных критериев (подкритериев).</w:t>
      </w:r>
    </w:p>
    <w:p w14:paraId="669E6C7E" w14:textId="77777777" w:rsidR="000C756E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 выставляются оценки по каждому подкритерию, общая оценка по указанному критерию складывается из суммы оценок по подкритериям данного критерия с учетом значимости (веса) подкритериев.</w:t>
      </w:r>
    </w:p>
    <w:p w14:paraId="66B4FD61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048C">
        <w:rPr>
          <w:rFonts w:ascii="Times New Roman" w:hAnsi="Times New Roman" w:cs="Times New Roman"/>
          <w:sz w:val="24"/>
          <w:szCs w:val="24"/>
        </w:rPr>
        <w:t>Для данного запроса предложений максимальный уровень оценки устанавливается в баллах</w:t>
      </w:r>
      <w:r w:rsidR="008364AC">
        <w:rPr>
          <w:rFonts w:ascii="Times New Roman" w:hAnsi="Times New Roman" w:cs="Times New Roman"/>
          <w:sz w:val="24"/>
          <w:szCs w:val="24"/>
        </w:rPr>
        <w:t>,</w:t>
      </w:r>
      <w:r w:rsidRPr="00C4048C">
        <w:rPr>
          <w:rFonts w:ascii="Times New Roman" w:hAnsi="Times New Roman" w:cs="Times New Roman"/>
          <w:sz w:val="24"/>
          <w:szCs w:val="24"/>
        </w:rPr>
        <w:t xml:space="preserve"> равных 1000 или в процентах – равных 100%.</w:t>
      </w:r>
    </w:p>
    <w:p w14:paraId="486969C0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Сравнительная оценка заявок Участников проводится </w:t>
      </w:r>
      <w:r w:rsidRPr="0047464E">
        <w:rPr>
          <w:rFonts w:ascii="Times New Roman" w:hAnsi="Times New Roman" w:cs="Times New Roman"/>
          <w:sz w:val="24"/>
          <w:szCs w:val="24"/>
        </w:rPr>
        <w:t>по следующим критери</w:t>
      </w:r>
      <w:r>
        <w:rPr>
          <w:rFonts w:ascii="Times New Roman" w:hAnsi="Times New Roman" w:cs="Times New Roman"/>
          <w:sz w:val="24"/>
          <w:szCs w:val="24"/>
        </w:rPr>
        <w:t>ям</w:t>
      </w:r>
      <w:r w:rsidRPr="004D120D">
        <w:rPr>
          <w:rFonts w:ascii="Times New Roman" w:hAnsi="Times New Roman" w:cs="Times New Roman"/>
          <w:sz w:val="24"/>
          <w:szCs w:val="24"/>
        </w:rPr>
        <w:t>:</w:t>
      </w:r>
    </w:p>
    <w:p w14:paraId="0F0AB9BA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1.    Оценка квалификации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>.</w:t>
      </w:r>
    </w:p>
    <w:p w14:paraId="2983D948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2.    Оценка технического предложения.</w:t>
      </w:r>
    </w:p>
    <w:p w14:paraId="42336849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3.    Оценка коммерческого предложения. </w:t>
      </w:r>
    </w:p>
    <w:p w14:paraId="49349D26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Оценки </w:t>
      </w:r>
      <w:r>
        <w:rPr>
          <w:rFonts w:ascii="Times New Roman" w:hAnsi="Times New Roman" w:cs="Times New Roman"/>
          <w:sz w:val="24"/>
          <w:szCs w:val="24"/>
        </w:rPr>
        <w:t>по критериям</w:t>
      </w:r>
      <w:r w:rsidRPr="004D120D">
        <w:rPr>
          <w:rFonts w:ascii="Times New Roman" w:hAnsi="Times New Roman" w:cs="Times New Roman"/>
          <w:sz w:val="24"/>
          <w:szCs w:val="24"/>
        </w:rPr>
        <w:t xml:space="preserve"> заносятся в графу (S) сводного протокола балльной оценки Заявки на участие в запросе предложений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 xml:space="preserve">, на основе которых формируется общая оценка по данной Заявке на участие в запросе предложений, и в соответствующей графе выставляется балльная оценка. Для каждого критерия указан коэффициент весомости (T). Конечная балльная оценка по каждому критерию (V) определяется как произведение оценки на указанный коэффициент (T x S). Общая оценка Заявки на участие в запросе предложений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определяется как сумма соответствующих итоговых оценок по всем критериям (V).</w:t>
      </w:r>
    </w:p>
    <w:p w14:paraId="027D927A" w14:textId="77777777" w:rsidR="000C756E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Итоговая оценка Заявки на участие в запросе предложений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выводится как арифметическая сумма оценок </w:t>
      </w:r>
      <w:r>
        <w:rPr>
          <w:rFonts w:ascii="Times New Roman" w:hAnsi="Times New Roman" w:cs="Times New Roman"/>
          <w:sz w:val="24"/>
          <w:szCs w:val="24"/>
        </w:rPr>
        <w:t>всех</w:t>
      </w:r>
      <w:r w:rsidRPr="004D120D">
        <w:rPr>
          <w:rFonts w:ascii="Times New Roman" w:hAnsi="Times New Roman" w:cs="Times New Roman"/>
          <w:sz w:val="24"/>
          <w:szCs w:val="24"/>
        </w:rPr>
        <w:t xml:space="preserve"> вы</w:t>
      </w:r>
      <w:r>
        <w:rPr>
          <w:rFonts w:ascii="Times New Roman" w:hAnsi="Times New Roman" w:cs="Times New Roman"/>
          <w:sz w:val="24"/>
          <w:szCs w:val="24"/>
        </w:rPr>
        <w:t>шеуказанных критериев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Pr="004E4FC2">
        <w:rPr>
          <w:rFonts w:ascii="Times New Roman" w:hAnsi="Times New Roman" w:cs="Times New Roman"/>
          <w:b/>
          <w:sz w:val="24"/>
          <w:szCs w:val="24"/>
        </w:rPr>
        <w:sym w:font="Symbol" w:char="F053"/>
      </w:r>
      <w:r w:rsidRPr="004E4FC2">
        <w:rPr>
          <w:rFonts w:ascii="Times New Roman" w:hAnsi="Times New Roman" w:cs="Times New Roman"/>
          <w:b/>
          <w:sz w:val="24"/>
          <w:szCs w:val="24"/>
        </w:rPr>
        <w:t>V = W х T х S.</w:t>
      </w:r>
    </w:p>
    <w:p w14:paraId="2668F35E" w14:textId="77777777" w:rsidR="000C756E" w:rsidRPr="004E4FC2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4FC2">
        <w:rPr>
          <w:rFonts w:ascii="Times New Roman" w:hAnsi="Times New Roman" w:cs="Times New Roman"/>
          <w:sz w:val="24"/>
          <w:szCs w:val="24"/>
        </w:rPr>
        <w:t xml:space="preserve">Где: W – коэффициент соответствия требованиям документации по наличию всех необходимых лицензий и разрешительных документов на деятельность, связанную с выполнением </w:t>
      </w:r>
      <w:r w:rsidRPr="00852F5A">
        <w:rPr>
          <w:rFonts w:ascii="Times New Roman" w:hAnsi="Times New Roman" w:cs="Times New Roman"/>
          <w:sz w:val="24"/>
          <w:szCs w:val="24"/>
        </w:rPr>
        <w:t>работ/оказани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852F5A">
        <w:rPr>
          <w:rFonts w:ascii="Times New Roman" w:hAnsi="Times New Roman" w:cs="Times New Roman"/>
          <w:sz w:val="24"/>
          <w:szCs w:val="24"/>
        </w:rPr>
        <w:t xml:space="preserve"> услуг</w:t>
      </w:r>
      <w:r w:rsidRPr="004E4FC2">
        <w:rPr>
          <w:rFonts w:ascii="Times New Roman" w:hAnsi="Times New Roman" w:cs="Times New Roman"/>
          <w:sz w:val="24"/>
          <w:szCs w:val="24"/>
        </w:rPr>
        <w:t xml:space="preserve"> по предмету запроса предложений.</w:t>
      </w:r>
    </w:p>
    <w:p w14:paraId="234D149A" w14:textId="77777777" w:rsidR="000C756E" w:rsidRPr="004E4FC2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4FC2">
        <w:rPr>
          <w:rFonts w:ascii="Times New Roman" w:hAnsi="Times New Roman" w:cs="Times New Roman"/>
          <w:sz w:val="24"/>
          <w:szCs w:val="24"/>
        </w:rPr>
        <w:t xml:space="preserve">W = 1, если Участник запроса предложений имеет все необходимые лицензии и разрешительные документы на деятельность, связанную с выполнением </w:t>
      </w:r>
      <w:r w:rsidRPr="00852F5A">
        <w:rPr>
          <w:rFonts w:ascii="Times New Roman" w:hAnsi="Times New Roman" w:cs="Times New Roman"/>
          <w:sz w:val="24"/>
          <w:szCs w:val="24"/>
        </w:rPr>
        <w:t>работ/оказани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852F5A">
        <w:rPr>
          <w:rFonts w:ascii="Times New Roman" w:hAnsi="Times New Roman" w:cs="Times New Roman"/>
          <w:sz w:val="24"/>
          <w:szCs w:val="24"/>
        </w:rPr>
        <w:t xml:space="preserve"> услуг</w:t>
      </w:r>
      <w:r w:rsidRPr="004E4FC2">
        <w:rPr>
          <w:rFonts w:ascii="Times New Roman" w:hAnsi="Times New Roman" w:cs="Times New Roman"/>
          <w:sz w:val="24"/>
          <w:szCs w:val="24"/>
        </w:rPr>
        <w:t xml:space="preserve"> по предмету запроса предложений.</w:t>
      </w:r>
    </w:p>
    <w:p w14:paraId="5F1C0BF2" w14:textId="77777777" w:rsidR="000C756E" w:rsidRPr="00C047D0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4FC2">
        <w:rPr>
          <w:rFonts w:ascii="Times New Roman" w:hAnsi="Times New Roman" w:cs="Times New Roman"/>
          <w:sz w:val="24"/>
          <w:szCs w:val="24"/>
        </w:rPr>
        <w:t xml:space="preserve">W = 0, если Участник запроса предложений не имеет все лицензии и разрешительные документы на деятельность, необходимую для </w:t>
      </w:r>
      <w:r>
        <w:rPr>
          <w:rFonts w:ascii="Times New Roman" w:hAnsi="Times New Roman" w:cs="Times New Roman"/>
          <w:sz w:val="24"/>
          <w:szCs w:val="24"/>
        </w:rPr>
        <w:t>выполнения</w:t>
      </w:r>
      <w:r w:rsidRPr="004E4FC2">
        <w:rPr>
          <w:rFonts w:ascii="Times New Roman" w:hAnsi="Times New Roman" w:cs="Times New Roman"/>
          <w:sz w:val="24"/>
          <w:szCs w:val="24"/>
        </w:rPr>
        <w:t xml:space="preserve"> </w:t>
      </w:r>
      <w:r w:rsidRPr="00852F5A">
        <w:rPr>
          <w:rFonts w:ascii="Times New Roman" w:hAnsi="Times New Roman" w:cs="Times New Roman"/>
          <w:sz w:val="24"/>
          <w:szCs w:val="24"/>
        </w:rPr>
        <w:t>работ/оказани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852F5A">
        <w:rPr>
          <w:rFonts w:ascii="Times New Roman" w:hAnsi="Times New Roman" w:cs="Times New Roman"/>
          <w:sz w:val="24"/>
          <w:szCs w:val="24"/>
        </w:rPr>
        <w:t xml:space="preserve"> услуг</w:t>
      </w:r>
      <w:r w:rsidRPr="004E4FC2">
        <w:rPr>
          <w:rFonts w:ascii="Times New Roman" w:hAnsi="Times New Roman" w:cs="Times New Roman"/>
          <w:sz w:val="24"/>
          <w:szCs w:val="24"/>
        </w:rPr>
        <w:t xml:space="preserve"> по предмету запроса предложений</w:t>
      </w:r>
      <w:r>
        <w:rPr>
          <w:rFonts w:ascii="Times New Roman" w:hAnsi="Times New Roman" w:cs="Times New Roman"/>
          <w:sz w:val="24"/>
          <w:szCs w:val="24"/>
        </w:rPr>
        <w:t xml:space="preserve"> или если т</w:t>
      </w:r>
      <w:r w:rsidRPr="00C047D0">
        <w:rPr>
          <w:rFonts w:ascii="Times New Roman" w:hAnsi="Times New Roman" w:cs="Times New Roman"/>
          <w:sz w:val="24"/>
          <w:szCs w:val="24"/>
        </w:rPr>
        <w:t>ехническое предложение</w:t>
      </w:r>
      <w:r>
        <w:rPr>
          <w:rFonts w:ascii="Times New Roman" w:hAnsi="Times New Roman" w:cs="Times New Roman"/>
          <w:sz w:val="24"/>
          <w:szCs w:val="24"/>
        </w:rPr>
        <w:t xml:space="preserve"> Участника</w:t>
      </w:r>
      <w:r w:rsidRPr="00C047D0">
        <w:rPr>
          <w:rFonts w:ascii="Times New Roman" w:hAnsi="Times New Roman" w:cs="Times New Roman"/>
          <w:sz w:val="24"/>
          <w:szCs w:val="24"/>
        </w:rPr>
        <w:t xml:space="preserve"> не соответствует техническому заданию Заказчика, исключая возможность выполнение работ/оказание услуг</w:t>
      </w:r>
      <w:r>
        <w:rPr>
          <w:rFonts w:ascii="Times New Roman" w:hAnsi="Times New Roman" w:cs="Times New Roman"/>
          <w:sz w:val="24"/>
          <w:szCs w:val="24"/>
        </w:rPr>
        <w:t xml:space="preserve"> в установленные сроки (пункт 1 критерия 3 «о</w:t>
      </w:r>
      <w:r w:rsidRPr="00C047D0">
        <w:rPr>
          <w:rFonts w:ascii="Times New Roman" w:hAnsi="Times New Roman" w:cs="Times New Roman"/>
          <w:sz w:val="24"/>
          <w:szCs w:val="24"/>
        </w:rPr>
        <w:t>ценка технического предложения</w:t>
      </w:r>
      <w:r>
        <w:rPr>
          <w:rFonts w:ascii="Times New Roman" w:hAnsi="Times New Roman" w:cs="Times New Roman"/>
          <w:sz w:val="24"/>
          <w:szCs w:val="24"/>
        </w:rPr>
        <w:t>», пункт 2 критерия 3 «</w:t>
      </w:r>
      <w:r w:rsidRPr="007D249F">
        <w:rPr>
          <w:rFonts w:ascii="Times New Roman" w:hAnsi="Times New Roman" w:cs="Times New Roman"/>
          <w:sz w:val="24"/>
          <w:szCs w:val="24"/>
        </w:rPr>
        <w:t>реализуемость предложенных работ/услуг по срокам»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C047D0">
        <w:rPr>
          <w:rFonts w:ascii="Times New Roman" w:hAnsi="Times New Roman" w:cs="Times New Roman"/>
          <w:sz w:val="24"/>
          <w:szCs w:val="24"/>
        </w:rPr>
        <w:t>.</w:t>
      </w:r>
    </w:p>
    <w:p w14:paraId="52031F00" w14:textId="77777777" w:rsidR="000C756E" w:rsidRPr="004E4FC2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25F4">
        <w:rPr>
          <w:rFonts w:ascii="Times New Roman" w:hAnsi="Times New Roman" w:cs="Times New Roman"/>
          <w:sz w:val="24"/>
          <w:szCs w:val="24"/>
        </w:rPr>
        <w:t>Если суммарная балльная оценка предложения Участника равна нулю, то Заказчик вправе отклонить такое предложение от участия в Запросе предложений.</w:t>
      </w:r>
    </w:p>
    <w:p w14:paraId="5CC925E7" w14:textId="77777777" w:rsidR="000C756E" w:rsidRDefault="000C756E" w:rsidP="000C756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BC00621" w14:textId="77777777" w:rsidR="000C756E" w:rsidRDefault="000C756E" w:rsidP="000C756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0B7F975" w14:textId="77777777" w:rsidR="000C756E" w:rsidRDefault="000C756E" w:rsidP="000C756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CE9AC56" w14:textId="77777777" w:rsidR="000C756E" w:rsidRDefault="000C756E" w:rsidP="000C756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B8526E1" w14:textId="77777777" w:rsidR="000C756E" w:rsidRPr="004D120D" w:rsidRDefault="000C756E" w:rsidP="000C756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lastRenderedPageBreak/>
        <w:t>При этом устанавливается следующее долевое соотношение между максимально возможными оценками:</w:t>
      </w:r>
    </w:p>
    <w:tbl>
      <w:tblPr>
        <w:tblW w:w="9928" w:type="dxa"/>
        <w:tblInd w:w="103" w:type="dxa"/>
        <w:tblLook w:val="04A0" w:firstRow="1" w:lastRow="0" w:firstColumn="1" w:lastColumn="0" w:noHBand="0" w:noVBand="1"/>
      </w:tblPr>
      <w:tblGrid>
        <w:gridCol w:w="809"/>
        <w:gridCol w:w="3671"/>
        <w:gridCol w:w="1387"/>
        <w:gridCol w:w="234"/>
        <w:gridCol w:w="1554"/>
        <w:gridCol w:w="2273"/>
      </w:tblGrid>
      <w:tr w:rsidR="000C756E" w:rsidRPr="004D120D" w14:paraId="7A771DEA" w14:textId="77777777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31373A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Квалификация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Участника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09815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5%</w:t>
            </w:r>
          </w:p>
        </w:tc>
      </w:tr>
      <w:tr w:rsidR="000C756E" w:rsidRPr="004D120D" w14:paraId="511B1BAC" w14:textId="77777777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C3945E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Коммерческое предложение</w:t>
            </w:r>
          </w:p>
        </w:tc>
        <w:tc>
          <w:tcPr>
            <w:tcW w:w="1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FA573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45%</w:t>
            </w:r>
          </w:p>
        </w:tc>
      </w:tr>
      <w:tr w:rsidR="000C756E" w:rsidRPr="004D120D" w14:paraId="03DDD5AB" w14:textId="77777777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0168BC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Техническое предложение</w:t>
            </w:r>
          </w:p>
        </w:tc>
        <w:tc>
          <w:tcPr>
            <w:tcW w:w="1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BA035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0%</w:t>
            </w:r>
          </w:p>
        </w:tc>
      </w:tr>
      <w:tr w:rsidR="000C756E" w:rsidRPr="004D120D" w14:paraId="7EB3F926" w14:textId="77777777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5AAE60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08DFC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100%</w:t>
            </w:r>
          </w:p>
        </w:tc>
      </w:tr>
      <w:tr w:rsidR="000C756E" w:rsidRPr="004D120D" w14:paraId="125B5985" w14:textId="77777777" w:rsidTr="000C756E">
        <w:trPr>
          <w:trHeight w:val="20"/>
        </w:trPr>
        <w:tc>
          <w:tcPr>
            <w:tcW w:w="992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6A29A1" w14:textId="77777777" w:rsidR="000C756E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</w:pPr>
            <w:r w:rsidRPr="00ED6B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Коэффициент соответствия (W) = </w:t>
            </w:r>
            <w:r w:rsidRPr="00ED6B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  <w:t>__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  <w:t>_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  <w:tab/>
            </w:r>
          </w:p>
          <w:p w14:paraId="58CBE505" w14:textId="77777777" w:rsidR="000C756E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</w:pPr>
          </w:p>
          <w:p w14:paraId="211DE15C" w14:textId="77777777" w:rsidR="000C756E" w:rsidRPr="004D120D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Сводный протокол балльной оценки заявки на участие в запросе предложений </w:t>
            </w:r>
          </w:p>
        </w:tc>
      </w:tr>
      <w:tr w:rsidR="000C756E" w:rsidRPr="004D120D" w14:paraId="567950E3" w14:textId="77777777" w:rsidTr="000C756E">
        <w:trPr>
          <w:trHeight w:val="20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607A6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05E53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>Наименование критерия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8F42A8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 xml:space="preserve">Вес критерия 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br/>
              <w:t>(Т)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FD232F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 xml:space="preserve">Балльная оценка 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br/>
              <w:t>(S)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BC173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 xml:space="preserve">Балльная оценка с учетом веса критерия 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br/>
              <w:t>(</w:t>
            </w:r>
            <w:r w:rsidRPr="00D62756">
              <w:rPr>
                <w:rFonts w:ascii="Times New Roman" w:eastAsia="Times New Roman" w:hAnsi="Times New Roman" w:cs="Times New Roman"/>
                <w:b/>
                <w:bCs/>
              </w:rPr>
              <w:t>V = W х T х S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>)</w:t>
            </w:r>
          </w:p>
        </w:tc>
      </w:tr>
      <w:tr w:rsidR="000C756E" w:rsidRPr="004D120D" w14:paraId="5004DAFB" w14:textId="77777777" w:rsidTr="000C756E">
        <w:trPr>
          <w:trHeight w:val="20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0F4E7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FECA1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Квалификация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Участника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05A47E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,5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464F7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246DA" w14:textId="77777777" w:rsidR="000C756E" w:rsidRPr="00023FD7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0C756E" w:rsidRPr="004D120D" w14:paraId="1C6E228C" w14:textId="77777777" w:rsidTr="000C756E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1BB74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13D0A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Коммерческое предложение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DF71B0" w14:textId="77777777" w:rsidR="000C756E" w:rsidRPr="00121FC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4,5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94A99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FAB5F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C756E" w:rsidRPr="004D120D" w14:paraId="2EA2411B" w14:textId="77777777" w:rsidTr="000C756E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00FD4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DC0FFA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Техническое предложение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5DF376" w14:textId="77777777" w:rsidR="000C756E" w:rsidRPr="00121FC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1E9A1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CB7C1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C756E" w:rsidRPr="004D120D" w14:paraId="5BE9CCB6" w14:textId="77777777" w:rsidTr="000C756E">
        <w:trPr>
          <w:trHeight w:val="20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8620E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Итоговая оценка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6843B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1CBC0C7" w14:textId="77777777" w:rsidR="000C756E" w:rsidRPr="00D62756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62756">
              <w:rPr>
                <w:rFonts w:ascii="Times New Roman" w:hAnsi="Times New Roman" w:cs="Times New Roman"/>
                <w:b/>
                <w:position w:val="-14"/>
                <w:sz w:val="28"/>
              </w:rPr>
              <w:object w:dxaOrig="460" w:dyaOrig="400" w14:anchorId="0D1840A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pt;height:18.75pt" o:ole="" fillcolor="window">
                  <v:imagedata r:id="rId9" o:title=""/>
                </v:shape>
                <o:OLEObject Type="Embed" ProgID="Equation.3" ShapeID="_x0000_i1025" DrawAspect="Content" ObjectID="_1552977466" r:id="rId10"/>
              </w:object>
            </w:r>
            <w:r w:rsidRPr="00D62756">
              <w:rPr>
                <w:rFonts w:ascii="Times New Roman" w:hAnsi="Times New Roman" w:cs="Times New Roman"/>
                <w:b/>
                <w:sz w:val="28"/>
                <w:lang w:val="en-US"/>
              </w:rPr>
              <w:t>V</w:t>
            </w:r>
            <w:r w:rsidRPr="00D62756">
              <w:rPr>
                <w:rFonts w:ascii="Times New Roman" w:hAnsi="Times New Roman" w:cs="Times New Roman"/>
                <w:b/>
                <w:sz w:val="28"/>
              </w:rPr>
              <w:t>=</w:t>
            </w:r>
            <w:r w:rsidRPr="00D62756">
              <w:rPr>
                <w:rFonts w:ascii="Times New Roman" w:hAnsi="Times New Roman" w:cs="Times New Roman"/>
                <w:b/>
                <w:sz w:val="28"/>
                <w:lang w:val="en-US"/>
              </w:rPr>
              <w:t>____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00AF30A5" w14:textId="77777777" w:rsidR="000C756E" w:rsidRPr="00AA3043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335F3761" w14:textId="77777777" w:rsidR="000C756E" w:rsidRPr="008540DB" w:rsidRDefault="000C756E" w:rsidP="000C756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540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Основные характеристики заявки на участие 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з</w:t>
      </w:r>
      <w:r w:rsidRPr="008540DB">
        <w:rPr>
          <w:rFonts w:ascii="Times New Roman" w:eastAsia="Times New Roman" w:hAnsi="Times New Roman" w:cs="Times New Roman"/>
          <w:b/>
          <w:bCs/>
          <w:sz w:val="24"/>
          <w:szCs w:val="24"/>
        </w:rPr>
        <w:t>апросе предложений Участника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84"/>
        <w:gridCol w:w="9617"/>
      </w:tblGrid>
      <w:tr w:rsidR="000C756E" w:rsidRPr="008540DB" w14:paraId="76A970E0" w14:textId="77777777" w:rsidTr="00E20EBE">
        <w:trPr>
          <w:trHeight w:val="1013"/>
        </w:trPr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6618" w14:textId="77777777"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54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Основные достоинства заявки Участника (кратко):</w:t>
            </w:r>
          </w:p>
        </w:tc>
        <w:tc>
          <w:tcPr>
            <w:tcW w:w="9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891A" w14:textId="77777777"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C756E" w:rsidRPr="008540DB" w14:paraId="34CE9462" w14:textId="77777777" w:rsidTr="00E20EBE">
        <w:trPr>
          <w:trHeight w:val="985"/>
        </w:trPr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37AF" w14:textId="77777777"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54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Основные недостатки заявки Участника (кратко):</w:t>
            </w:r>
          </w:p>
        </w:tc>
        <w:tc>
          <w:tcPr>
            <w:tcW w:w="9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2D96" w14:textId="77777777"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741F329D" w14:textId="77777777" w:rsidR="000C756E" w:rsidRPr="007B6591" w:rsidRDefault="000C756E" w:rsidP="00134A79">
      <w:pPr>
        <w:pStyle w:val="af9"/>
        <w:ind w:left="0" w:firstLine="709"/>
        <w:jc w:val="both"/>
        <w:rPr>
          <w:i/>
          <w:szCs w:val="24"/>
        </w:rPr>
      </w:pPr>
      <w:r w:rsidRPr="007F7979">
        <w:rPr>
          <w:i/>
          <w:szCs w:val="24"/>
        </w:rPr>
        <w:t xml:space="preserve">Основные достоинства и недостатки заявок на участие в запросе предложений будут учтены членами Комиссии </w:t>
      </w:r>
      <w:r w:rsidRPr="007F7979">
        <w:rPr>
          <w:i/>
          <w:szCs w:val="24"/>
        </w:rPr>
        <w:br/>
      </w:r>
      <w:r w:rsidR="0058573B">
        <w:rPr>
          <w:i/>
          <w:szCs w:val="24"/>
        </w:rPr>
        <w:t>ПАО</w:t>
      </w:r>
      <w:r w:rsidRPr="007F7979">
        <w:rPr>
          <w:i/>
          <w:szCs w:val="24"/>
        </w:rPr>
        <w:t xml:space="preserve"> «МОЭК» по подведению итогов запроса предложений при сопоставлении заявок Участников.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5462"/>
        <w:gridCol w:w="426"/>
        <w:gridCol w:w="4359"/>
        <w:gridCol w:w="358"/>
        <w:gridCol w:w="4181"/>
      </w:tblGrid>
      <w:tr w:rsidR="000C756E" w:rsidRPr="00377726" w14:paraId="1DCA0131" w14:textId="77777777" w:rsidTr="00E20EBE">
        <w:tc>
          <w:tcPr>
            <w:tcW w:w="1847" w:type="pct"/>
            <w:tcBorders>
              <w:bottom w:val="single" w:sz="4" w:space="0" w:color="auto"/>
            </w:tcBorders>
          </w:tcPr>
          <w:p w14:paraId="6BE5A805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646BB2BD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12B4DE4B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3FC0B0B9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  <w:tcBorders>
              <w:bottom w:val="single" w:sz="4" w:space="0" w:color="auto"/>
            </w:tcBorders>
          </w:tcPr>
          <w:p w14:paraId="5E487C00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0C756E" w:rsidRPr="00377726" w14:paraId="589222B1" w14:textId="77777777" w:rsidTr="00E20EBE">
        <w:tc>
          <w:tcPr>
            <w:tcW w:w="1847" w:type="pct"/>
            <w:tcBorders>
              <w:top w:val="single" w:sz="4" w:space="0" w:color="auto"/>
            </w:tcBorders>
          </w:tcPr>
          <w:p w14:paraId="699C6B92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30D7B7C7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5EB20ACF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6F5585E8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</w:tcPr>
          <w:p w14:paraId="3EFF05E6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0C756E" w:rsidRPr="00377726" w14:paraId="5822C4EE" w14:textId="77777777" w:rsidTr="00E20EBE">
        <w:tc>
          <w:tcPr>
            <w:tcW w:w="1847" w:type="pct"/>
          </w:tcPr>
          <w:p w14:paraId="7949CDD8" w14:textId="77777777" w:rsidR="000C756E" w:rsidRPr="00377726" w:rsidRDefault="000C756E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14:paraId="1F6AC6BD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5E571075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4D1F4380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</w:tcPr>
          <w:p w14:paraId="436D6E06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48E9B5C1" w14:textId="77777777" w:rsidR="00623ECE" w:rsidRDefault="00623ECE" w:rsidP="00623EC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48EE780B" w14:textId="77777777" w:rsidR="000C756E" w:rsidRPr="00623ECE" w:rsidRDefault="000C756E" w:rsidP="00623EC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  <w:sectPr w:rsidR="000C756E" w:rsidRPr="00623ECE" w:rsidSect="00C336DE">
          <w:headerReference w:type="default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441" w:right="1134" w:bottom="851" w:left="1134" w:header="421" w:footer="708" w:gutter="0"/>
          <w:cols w:space="708"/>
          <w:docGrid w:linePitch="360"/>
        </w:sectPr>
      </w:pPr>
    </w:p>
    <w:p w14:paraId="7F800A0B" w14:textId="77777777" w:rsidR="00E02971" w:rsidRPr="00DA5997" w:rsidRDefault="00E02971" w:rsidP="00E02971">
      <w:pPr>
        <w:spacing w:after="12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DA599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</w:t>
      </w:r>
      <w:r w:rsidRPr="004D120D">
        <w:rPr>
          <w:rFonts w:ascii="Times New Roman" w:hAnsi="Times New Roman" w:cs="Times New Roman"/>
          <w:b/>
          <w:sz w:val="24"/>
          <w:szCs w:val="24"/>
        </w:rPr>
        <w:t xml:space="preserve">Оценка квалификации </w:t>
      </w:r>
      <w:r>
        <w:rPr>
          <w:rFonts w:ascii="Times New Roman" w:hAnsi="Times New Roman" w:cs="Times New Roman"/>
          <w:b/>
          <w:sz w:val="24"/>
          <w:szCs w:val="24"/>
        </w:rPr>
        <w:t>Участника*</w:t>
      </w:r>
    </w:p>
    <w:tbl>
      <w:tblPr>
        <w:tblW w:w="4963" w:type="pct"/>
        <w:tblInd w:w="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"/>
        <w:gridCol w:w="2756"/>
        <w:gridCol w:w="1277"/>
        <w:gridCol w:w="3261"/>
        <w:gridCol w:w="2087"/>
        <w:gridCol w:w="2730"/>
        <w:gridCol w:w="1277"/>
        <w:gridCol w:w="787"/>
      </w:tblGrid>
      <w:tr w:rsidR="00E02971" w:rsidRPr="00C4048C" w14:paraId="20E6EA6D" w14:textId="77777777" w:rsidTr="00566079">
        <w:trPr>
          <w:trHeight w:val="17"/>
        </w:trPr>
        <w:tc>
          <w:tcPr>
            <w:tcW w:w="171" w:type="pct"/>
            <w:shd w:val="clear" w:color="auto" w:fill="auto"/>
            <w:hideMark/>
          </w:tcPr>
          <w:p w14:paraId="6E0E563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п/п</w:t>
            </w:r>
          </w:p>
        </w:tc>
        <w:tc>
          <w:tcPr>
            <w:tcW w:w="939" w:type="pct"/>
            <w:shd w:val="clear" w:color="auto" w:fill="auto"/>
            <w:vAlign w:val="center"/>
            <w:hideMark/>
          </w:tcPr>
          <w:p w14:paraId="370E262A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</w:p>
        </w:tc>
        <w:tc>
          <w:tcPr>
            <w:tcW w:w="435" w:type="pct"/>
            <w:shd w:val="clear" w:color="auto" w:fill="auto"/>
            <w:vAlign w:val="center"/>
            <w:hideMark/>
          </w:tcPr>
          <w:p w14:paraId="34DAFD4A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1111" w:type="pct"/>
            <w:shd w:val="clear" w:color="auto" w:fill="auto"/>
            <w:vAlign w:val="center"/>
            <w:hideMark/>
          </w:tcPr>
          <w:p w14:paraId="5033C62A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641" w:type="pct"/>
            <w:gridSpan w:val="2"/>
            <w:vAlign w:val="center"/>
          </w:tcPr>
          <w:p w14:paraId="6D4621A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35" w:type="pct"/>
            <w:shd w:val="clear" w:color="auto" w:fill="auto"/>
            <w:hideMark/>
          </w:tcPr>
          <w:p w14:paraId="36851EAA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268" w:type="pct"/>
            <w:shd w:val="clear" w:color="auto" w:fill="auto"/>
            <w:hideMark/>
          </w:tcPr>
          <w:p w14:paraId="2BF63F4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E02971" w:rsidRPr="00C4048C" w14:paraId="3A1F0084" w14:textId="77777777" w:rsidTr="00566079">
        <w:trPr>
          <w:trHeight w:val="17"/>
        </w:trPr>
        <w:tc>
          <w:tcPr>
            <w:tcW w:w="171" w:type="pct"/>
            <w:shd w:val="clear" w:color="auto" w:fill="auto"/>
            <w:hideMark/>
          </w:tcPr>
          <w:p w14:paraId="55BC2AB1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9" w:type="pct"/>
            <w:shd w:val="clear" w:color="auto" w:fill="auto"/>
            <w:hideMark/>
          </w:tcPr>
          <w:p w14:paraId="2EBEB300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35" w:type="pct"/>
            <w:shd w:val="clear" w:color="auto" w:fill="auto"/>
            <w:hideMark/>
          </w:tcPr>
          <w:p w14:paraId="64E5D3A6" w14:textId="77777777" w:rsidR="00E02971" w:rsidRPr="00C4048C" w:rsidRDefault="00A8140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  <w:tc>
          <w:tcPr>
            <w:tcW w:w="1111" w:type="pct"/>
            <w:shd w:val="clear" w:color="auto" w:fill="auto"/>
            <w:hideMark/>
          </w:tcPr>
          <w:p w14:paraId="5FF5808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1" w:type="pct"/>
            <w:gridSpan w:val="2"/>
          </w:tcPr>
          <w:p w14:paraId="685103EC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5" w:type="pct"/>
            <w:shd w:val="clear" w:color="auto" w:fill="auto"/>
            <w:hideMark/>
          </w:tcPr>
          <w:p w14:paraId="0710741E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268" w:type="pct"/>
            <w:shd w:val="clear" w:color="auto" w:fill="auto"/>
            <w:hideMark/>
          </w:tcPr>
          <w:p w14:paraId="1D434E49" w14:textId="77777777" w:rsidR="00E02971" w:rsidRPr="00C4048C" w:rsidRDefault="00E02971" w:rsidP="00A8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S = </w:t>
            </w:r>
            <w:r w:rsidR="00A814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х В</w:t>
            </w:r>
          </w:p>
        </w:tc>
      </w:tr>
      <w:tr w:rsidR="00E02971" w:rsidRPr="00C4048C" w14:paraId="2AE19BC1" w14:textId="77777777" w:rsidTr="00566079">
        <w:trPr>
          <w:trHeight w:val="218"/>
        </w:trPr>
        <w:tc>
          <w:tcPr>
            <w:tcW w:w="171" w:type="pct"/>
            <w:vMerge w:val="restart"/>
            <w:shd w:val="clear" w:color="auto" w:fill="auto"/>
            <w:vAlign w:val="center"/>
            <w:hideMark/>
          </w:tcPr>
          <w:p w14:paraId="5263920E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939" w:type="pct"/>
            <w:vMerge w:val="restart"/>
            <w:shd w:val="clear" w:color="auto" w:fill="auto"/>
            <w:hideMark/>
          </w:tcPr>
          <w:p w14:paraId="50E71593" w14:textId="77777777" w:rsidR="00E02971" w:rsidRPr="00C4048C" w:rsidRDefault="00E02971" w:rsidP="004830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380E">
              <w:rPr>
                <w:rFonts w:ascii="Times New Roman" w:hAnsi="Times New Roman" w:cs="Times New Roman"/>
                <w:sz w:val="20"/>
                <w:szCs w:val="20"/>
              </w:rPr>
              <w:t xml:space="preserve">Успешный опыт выполнения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работ</w:t>
            </w:r>
            <w:r w:rsidR="004830D1">
              <w:rPr>
                <w:rFonts w:ascii="Times New Roman" w:hAnsi="Times New Roman" w:cs="Times New Roman"/>
                <w:sz w:val="20"/>
                <w:szCs w:val="20"/>
              </w:rPr>
              <w:t>/оказания услуг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аналогичных предмету </w:t>
            </w:r>
            <w:r w:rsidR="004830D1">
              <w:rPr>
                <w:rFonts w:ascii="Times New Roman" w:hAnsi="Times New Roman" w:cs="Times New Roman"/>
                <w:sz w:val="20"/>
                <w:szCs w:val="20"/>
              </w:rPr>
              <w:t>запроса предложений</w:t>
            </w:r>
            <w:r w:rsidR="00041B4A">
              <w:rPr>
                <w:rFonts w:ascii="Times New Roman" w:hAnsi="Times New Roman" w:cs="Times New Roman"/>
                <w:sz w:val="20"/>
                <w:szCs w:val="20"/>
              </w:rPr>
              <w:t>*,</w:t>
            </w:r>
            <w:r w:rsidRPr="00CC38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E6173">
              <w:rPr>
                <w:rFonts w:ascii="Times New Roman" w:hAnsi="Times New Roman" w:cs="Times New Roman"/>
                <w:sz w:val="20"/>
                <w:szCs w:val="20"/>
              </w:rPr>
              <w:t xml:space="preserve">за последние </w:t>
            </w:r>
            <w:r w:rsidR="00F1122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3E6173">
              <w:rPr>
                <w:rFonts w:ascii="Times New Roman" w:hAnsi="Times New Roman" w:cs="Times New Roman"/>
                <w:sz w:val="20"/>
                <w:szCs w:val="20"/>
              </w:rPr>
              <w:t xml:space="preserve"> года, предшествующие </w:t>
            </w:r>
            <w:r w:rsidR="001B69BC" w:rsidRPr="001B69BC">
              <w:rPr>
                <w:rFonts w:ascii="Times New Roman" w:hAnsi="Times New Roman" w:cs="Times New Roman"/>
                <w:sz w:val="20"/>
                <w:szCs w:val="20"/>
              </w:rPr>
              <w:t xml:space="preserve">дате </w:t>
            </w:r>
            <w:r w:rsidR="004830D1">
              <w:rPr>
                <w:rFonts w:ascii="Times New Roman" w:hAnsi="Times New Roman" w:cs="Times New Roman"/>
                <w:sz w:val="20"/>
                <w:szCs w:val="20"/>
              </w:rPr>
              <w:t>объявления конкурентной закупки</w:t>
            </w:r>
            <w:r w:rsidRPr="00CC380E">
              <w:rPr>
                <w:rFonts w:ascii="Times New Roman" w:hAnsi="Times New Roman" w:cs="Times New Roman"/>
                <w:sz w:val="20"/>
                <w:szCs w:val="20"/>
              </w:rPr>
              <w:t xml:space="preserve"> (кол-во договоров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435" w:type="pct"/>
            <w:vMerge w:val="restart"/>
            <w:shd w:val="clear" w:color="auto" w:fill="auto"/>
            <w:vAlign w:val="center"/>
          </w:tcPr>
          <w:p w14:paraId="4C339739" w14:textId="77777777" w:rsidR="00E02971" w:rsidRPr="005B2E55" w:rsidRDefault="0097220B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111" w:type="pct"/>
            <w:vMerge w:val="restart"/>
            <w:shd w:val="clear" w:color="auto" w:fill="auto"/>
            <w:hideMark/>
          </w:tcPr>
          <w:p w14:paraId="723D31FB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представленных в заявке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выполненных договоров от Заказчик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ов.</w:t>
            </w:r>
          </w:p>
        </w:tc>
        <w:tc>
          <w:tcPr>
            <w:tcW w:w="711" w:type="pct"/>
          </w:tcPr>
          <w:p w14:paraId="30B366F1" w14:textId="77777777"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>Кол-во договоров</w:t>
            </w:r>
          </w:p>
        </w:tc>
        <w:tc>
          <w:tcPr>
            <w:tcW w:w="930" w:type="pct"/>
          </w:tcPr>
          <w:p w14:paraId="6D80EFA8" w14:textId="77777777"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>Кол-во баллов</w:t>
            </w:r>
          </w:p>
        </w:tc>
        <w:tc>
          <w:tcPr>
            <w:tcW w:w="435" w:type="pct"/>
            <w:vMerge w:val="restart"/>
            <w:shd w:val="clear" w:color="000000" w:fill="D8E4BC"/>
            <w:vAlign w:val="center"/>
            <w:hideMark/>
          </w:tcPr>
          <w:p w14:paraId="06770482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  <w:hideMark/>
          </w:tcPr>
          <w:p w14:paraId="1EF4A81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12BBEB1C" w14:textId="77777777" w:rsidTr="00566079">
        <w:trPr>
          <w:trHeight w:val="218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2C20F85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  <w:hideMark/>
          </w:tcPr>
          <w:p w14:paraId="07E397B8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14:paraId="41402238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  <w:hideMark/>
          </w:tcPr>
          <w:p w14:paraId="546D96E8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</w:tcPr>
          <w:p w14:paraId="0B4336F3" w14:textId="77777777" w:rsidR="00E02971" w:rsidRDefault="001F0D39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30" w:type="pct"/>
          </w:tcPr>
          <w:p w14:paraId="2C9FB4A3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5" w:type="pct"/>
            <w:vMerge/>
            <w:shd w:val="clear" w:color="000000" w:fill="D8E4BC"/>
            <w:vAlign w:val="center"/>
            <w:hideMark/>
          </w:tcPr>
          <w:p w14:paraId="05E1991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  <w:hideMark/>
          </w:tcPr>
          <w:p w14:paraId="3ABA28CC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78BE5198" w14:textId="77777777" w:rsidTr="00566079">
        <w:trPr>
          <w:trHeight w:val="218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4E37523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  <w:hideMark/>
          </w:tcPr>
          <w:p w14:paraId="3B59AE92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14:paraId="7A8ADF6B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  <w:hideMark/>
          </w:tcPr>
          <w:p w14:paraId="3CA9F78B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</w:tcPr>
          <w:p w14:paraId="5F8A6A15" w14:textId="77777777" w:rsidR="00E02971" w:rsidRPr="00BE5962" w:rsidRDefault="001F0D39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30" w:type="pct"/>
          </w:tcPr>
          <w:p w14:paraId="5C14989F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35" w:type="pct"/>
            <w:vMerge/>
            <w:shd w:val="clear" w:color="000000" w:fill="D8E4BC"/>
            <w:vAlign w:val="center"/>
            <w:hideMark/>
          </w:tcPr>
          <w:p w14:paraId="1D2FE24E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  <w:hideMark/>
          </w:tcPr>
          <w:p w14:paraId="51099C4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521C9664" w14:textId="77777777" w:rsidTr="00566079">
        <w:trPr>
          <w:trHeight w:val="218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384D3EB0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  <w:hideMark/>
          </w:tcPr>
          <w:p w14:paraId="066AB331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14:paraId="46691CB1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  <w:hideMark/>
          </w:tcPr>
          <w:p w14:paraId="497E8D7D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</w:tcPr>
          <w:p w14:paraId="1706D06D" w14:textId="77777777" w:rsidR="00E02971" w:rsidRPr="00BE5962" w:rsidRDefault="001F0D39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30" w:type="pct"/>
          </w:tcPr>
          <w:p w14:paraId="7B769B2B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35" w:type="pct"/>
            <w:vMerge/>
            <w:shd w:val="clear" w:color="000000" w:fill="D8E4BC"/>
            <w:vAlign w:val="center"/>
            <w:hideMark/>
          </w:tcPr>
          <w:p w14:paraId="102BBBF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  <w:hideMark/>
          </w:tcPr>
          <w:p w14:paraId="78D658E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6BF1131C" w14:textId="77777777" w:rsidTr="00566079">
        <w:trPr>
          <w:trHeight w:val="218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2DC24E7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  <w:hideMark/>
          </w:tcPr>
          <w:p w14:paraId="12495120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14:paraId="21B9F1F3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  <w:hideMark/>
          </w:tcPr>
          <w:p w14:paraId="7583A907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</w:tcPr>
          <w:p w14:paraId="56F862C2" w14:textId="77777777" w:rsidR="00E02971" w:rsidRPr="00BE5962" w:rsidRDefault="001F0D39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30" w:type="pct"/>
          </w:tcPr>
          <w:p w14:paraId="11F19800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35" w:type="pct"/>
            <w:vMerge/>
            <w:shd w:val="clear" w:color="000000" w:fill="D8E4BC"/>
            <w:vAlign w:val="center"/>
            <w:hideMark/>
          </w:tcPr>
          <w:p w14:paraId="7C61049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  <w:hideMark/>
          </w:tcPr>
          <w:p w14:paraId="30F96DA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2383F70F" w14:textId="77777777" w:rsidTr="00566079">
        <w:trPr>
          <w:trHeight w:val="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1A76F8C8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  <w:hideMark/>
          </w:tcPr>
          <w:p w14:paraId="6132E1CD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14:paraId="780D6ACF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  <w:hideMark/>
          </w:tcPr>
          <w:p w14:paraId="35C77246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</w:tcPr>
          <w:p w14:paraId="3F77B0A3" w14:textId="77777777" w:rsidR="00E02971" w:rsidRPr="00BE5962" w:rsidRDefault="001F0D39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30" w:type="pct"/>
          </w:tcPr>
          <w:p w14:paraId="6DC02272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5" w:type="pct"/>
            <w:vMerge/>
            <w:shd w:val="clear" w:color="000000" w:fill="D8E4BC"/>
            <w:vAlign w:val="center"/>
            <w:hideMark/>
          </w:tcPr>
          <w:p w14:paraId="7EF66952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  <w:hideMark/>
          </w:tcPr>
          <w:p w14:paraId="4E335D02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1E9F4605" w14:textId="77777777" w:rsidTr="00566079">
        <w:trPr>
          <w:trHeight w:val="96"/>
        </w:trPr>
        <w:tc>
          <w:tcPr>
            <w:tcW w:w="171" w:type="pct"/>
            <w:vMerge/>
            <w:shd w:val="clear" w:color="auto" w:fill="auto"/>
            <w:vAlign w:val="center"/>
          </w:tcPr>
          <w:p w14:paraId="18A9D26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</w:tcPr>
          <w:p w14:paraId="45FA0FCA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14:paraId="253C85B6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</w:tcPr>
          <w:p w14:paraId="1DE25BFB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</w:tcPr>
          <w:p w14:paraId="0FEF5CE4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30" w:type="pct"/>
          </w:tcPr>
          <w:p w14:paraId="6CCB4CD9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35" w:type="pct"/>
            <w:vMerge/>
            <w:shd w:val="clear" w:color="000000" w:fill="D8E4BC"/>
            <w:vAlign w:val="center"/>
          </w:tcPr>
          <w:p w14:paraId="4E501F9C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</w:tcPr>
          <w:p w14:paraId="72D98A6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78898B26" w14:textId="77777777" w:rsidTr="00566079">
        <w:trPr>
          <w:trHeight w:val="218"/>
        </w:trPr>
        <w:tc>
          <w:tcPr>
            <w:tcW w:w="171" w:type="pct"/>
            <w:vMerge w:val="restart"/>
            <w:shd w:val="clear" w:color="auto" w:fill="auto"/>
            <w:vAlign w:val="center"/>
            <w:hideMark/>
          </w:tcPr>
          <w:p w14:paraId="5F4DF512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939" w:type="pct"/>
            <w:vMerge w:val="restart"/>
            <w:shd w:val="clear" w:color="auto" w:fill="auto"/>
            <w:hideMark/>
          </w:tcPr>
          <w:p w14:paraId="4CBFA9C7" w14:textId="77777777" w:rsidR="00E02971" w:rsidRPr="00C4048C" w:rsidRDefault="004830D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380E">
              <w:rPr>
                <w:rFonts w:ascii="Times New Roman" w:hAnsi="Times New Roman" w:cs="Times New Roman"/>
                <w:sz w:val="20"/>
                <w:szCs w:val="20"/>
              </w:rPr>
              <w:t xml:space="preserve">Успешный опыт выполнения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работ/оказания услуг, аналогичных предмету запроса предложений*,</w:t>
            </w:r>
            <w:r w:rsidRPr="00CC38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E6173">
              <w:rPr>
                <w:rFonts w:ascii="Times New Roman" w:hAnsi="Times New Roman" w:cs="Times New Roman"/>
                <w:sz w:val="20"/>
                <w:szCs w:val="20"/>
              </w:rPr>
              <w:t xml:space="preserve">за последние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3E6173">
              <w:rPr>
                <w:rFonts w:ascii="Times New Roman" w:hAnsi="Times New Roman" w:cs="Times New Roman"/>
                <w:sz w:val="20"/>
                <w:szCs w:val="20"/>
              </w:rPr>
              <w:t xml:space="preserve"> года, предшествующие </w:t>
            </w:r>
            <w:r w:rsidRPr="001B69BC">
              <w:rPr>
                <w:rFonts w:ascii="Times New Roman" w:hAnsi="Times New Roman" w:cs="Times New Roman"/>
                <w:sz w:val="20"/>
                <w:szCs w:val="20"/>
              </w:rPr>
              <w:t xml:space="preserve">дате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объявления конкурентной закупки</w:t>
            </w:r>
            <w:r w:rsidR="00E02971" w:rsidRPr="00CC380E">
              <w:rPr>
                <w:rFonts w:ascii="Times New Roman" w:hAnsi="Times New Roman" w:cs="Times New Roman"/>
                <w:sz w:val="20"/>
                <w:szCs w:val="20"/>
              </w:rPr>
              <w:t xml:space="preserve"> (кол-во</w:t>
            </w:r>
            <w:r w:rsidR="00E02971">
              <w:rPr>
                <w:rFonts w:ascii="Times New Roman" w:hAnsi="Times New Roman" w:cs="Times New Roman"/>
                <w:sz w:val="20"/>
                <w:szCs w:val="20"/>
              </w:rPr>
              <w:t xml:space="preserve"> отзывов)</w:t>
            </w:r>
          </w:p>
        </w:tc>
        <w:tc>
          <w:tcPr>
            <w:tcW w:w="435" w:type="pct"/>
            <w:vMerge w:val="restart"/>
            <w:shd w:val="clear" w:color="auto" w:fill="auto"/>
            <w:vAlign w:val="center"/>
          </w:tcPr>
          <w:p w14:paraId="6FE102E5" w14:textId="77777777" w:rsidR="00E02971" w:rsidRPr="000C6B24" w:rsidRDefault="0097220B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</w:t>
            </w:r>
            <w:r w:rsidR="0066422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11" w:type="pct"/>
            <w:vMerge w:val="restart"/>
            <w:shd w:val="clear" w:color="auto" w:fill="auto"/>
            <w:hideMark/>
          </w:tcPr>
          <w:p w14:paraId="2638EF99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представленных в заявке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 отзывов от Заказчик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ов.</w:t>
            </w:r>
          </w:p>
        </w:tc>
        <w:tc>
          <w:tcPr>
            <w:tcW w:w="711" w:type="pct"/>
          </w:tcPr>
          <w:p w14:paraId="714C8357" w14:textId="77777777"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 xml:space="preserve">Кол-во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отзывов</w:t>
            </w:r>
          </w:p>
        </w:tc>
        <w:tc>
          <w:tcPr>
            <w:tcW w:w="930" w:type="pct"/>
          </w:tcPr>
          <w:p w14:paraId="1F579ABE" w14:textId="77777777"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>Кол-во баллов</w:t>
            </w:r>
          </w:p>
        </w:tc>
        <w:tc>
          <w:tcPr>
            <w:tcW w:w="435" w:type="pct"/>
            <w:vMerge w:val="restart"/>
            <w:shd w:val="clear" w:color="000000" w:fill="D8E4BC"/>
            <w:vAlign w:val="center"/>
            <w:hideMark/>
          </w:tcPr>
          <w:p w14:paraId="7ED8217E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  <w:hideMark/>
          </w:tcPr>
          <w:p w14:paraId="4489E100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728E2314" w14:textId="77777777" w:rsidTr="00566079">
        <w:trPr>
          <w:trHeight w:val="218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4FAC1BF4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  <w:hideMark/>
          </w:tcPr>
          <w:p w14:paraId="18B92FE4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14:paraId="136F05EA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  <w:hideMark/>
          </w:tcPr>
          <w:p w14:paraId="25428B72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</w:tcPr>
          <w:p w14:paraId="04EC590D" w14:textId="77777777" w:rsidR="00E02971" w:rsidRDefault="001F0D39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30" w:type="pct"/>
          </w:tcPr>
          <w:p w14:paraId="7A2109E2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5" w:type="pct"/>
            <w:vMerge/>
            <w:shd w:val="clear" w:color="000000" w:fill="D8E4BC"/>
            <w:vAlign w:val="center"/>
            <w:hideMark/>
          </w:tcPr>
          <w:p w14:paraId="60850BDA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  <w:hideMark/>
          </w:tcPr>
          <w:p w14:paraId="6B2481A2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61A855D9" w14:textId="77777777" w:rsidTr="00566079">
        <w:trPr>
          <w:trHeight w:val="218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51E4A097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  <w:hideMark/>
          </w:tcPr>
          <w:p w14:paraId="4AF1911A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14:paraId="305880E4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  <w:hideMark/>
          </w:tcPr>
          <w:p w14:paraId="4E557AA0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</w:tcPr>
          <w:p w14:paraId="404E371F" w14:textId="77777777" w:rsidR="00E02971" w:rsidRPr="00BE5962" w:rsidRDefault="001F0D39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30" w:type="pct"/>
          </w:tcPr>
          <w:p w14:paraId="13A588CA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35" w:type="pct"/>
            <w:vMerge/>
            <w:shd w:val="clear" w:color="000000" w:fill="D8E4BC"/>
            <w:vAlign w:val="center"/>
            <w:hideMark/>
          </w:tcPr>
          <w:p w14:paraId="507D6FC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  <w:hideMark/>
          </w:tcPr>
          <w:p w14:paraId="7735AFD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4AF05D49" w14:textId="77777777" w:rsidTr="00566079">
        <w:trPr>
          <w:trHeight w:val="218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11F25840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  <w:hideMark/>
          </w:tcPr>
          <w:p w14:paraId="193050BD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14:paraId="6D96330E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  <w:hideMark/>
          </w:tcPr>
          <w:p w14:paraId="36319C78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</w:tcPr>
          <w:p w14:paraId="284C6F27" w14:textId="77777777" w:rsidR="00E02971" w:rsidRPr="00BE5962" w:rsidRDefault="001F0D39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30" w:type="pct"/>
          </w:tcPr>
          <w:p w14:paraId="1750F08E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35" w:type="pct"/>
            <w:vMerge/>
            <w:shd w:val="clear" w:color="000000" w:fill="D8E4BC"/>
            <w:vAlign w:val="center"/>
            <w:hideMark/>
          </w:tcPr>
          <w:p w14:paraId="172932B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  <w:hideMark/>
          </w:tcPr>
          <w:p w14:paraId="228B094C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77F95F4C" w14:textId="77777777" w:rsidTr="00566079">
        <w:trPr>
          <w:trHeight w:val="218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0237879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  <w:hideMark/>
          </w:tcPr>
          <w:p w14:paraId="2759B666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14:paraId="37B73B47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  <w:hideMark/>
          </w:tcPr>
          <w:p w14:paraId="0B69E392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</w:tcPr>
          <w:p w14:paraId="784C042B" w14:textId="77777777" w:rsidR="00E02971" w:rsidRPr="00BE5962" w:rsidRDefault="001F0D39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30" w:type="pct"/>
          </w:tcPr>
          <w:p w14:paraId="1748E54D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35" w:type="pct"/>
            <w:vMerge/>
            <w:shd w:val="clear" w:color="000000" w:fill="D8E4BC"/>
            <w:vAlign w:val="center"/>
            <w:hideMark/>
          </w:tcPr>
          <w:p w14:paraId="6291823A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  <w:hideMark/>
          </w:tcPr>
          <w:p w14:paraId="033DE150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241B0B20" w14:textId="77777777" w:rsidTr="00566079">
        <w:trPr>
          <w:trHeight w:val="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34C9F16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  <w:hideMark/>
          </w:tcPr>
          <w:p w14:paraId="423DF014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14:paraId="5D3000F0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  <w:hideMark/>
          </w:tcPr>
          <w:p w14:paraId="15A0D094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</w:tcPr>
          <w:p w14:paraId="556E8BFD" w14:textId="77777777" w:rsidR="00E02971" w:rsidRPr="00BE5962" w:rsidRDefault="001F0D39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30" w:type="pct"/>
          </w:tcPr>
          <w:p w14:paraId="0CFD5B08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5" w:type="pct"/>
            <w:vMerge/>
            <w:shd w:val="clear" w:color="000000" w:fill="D8E4BC"/>
            <w:vAlign w:val="center"/>
            <w:hideMark/>
          </w:tcPr>
          <w:p w14:paraId="6E99E78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  <w:hideMark/>
          </w:tcPr>
          <w:p w14:paraId="2153BA3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7B82F909" w14:textId="77777777" w:rsidTr="00566079">
        <w:trPr>
          <w:trHeight w:val="96"/>
        </w:trPr>
        <w:tc>
          <w:tcPr>
            <w:tcW w:w="171" w:type="pct"/>
            <w:vMerge/>
            <w:shd w:val="clear" w:color="auto" w:fill="auto"/>
            <w:vAlign w:val="center"/>
          </w:tcPr>
          <w:p w14:paraId="3C8680E0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</w:tcPr>
          <w:p w14:paraId="0F0AD856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14:paraId="2E1A0F3E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</w:tcPr>
          <w:p w14:paraId="38C7999C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</w:tcPr>
          <w:p w14:paraId="5C5CD893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30" w:type="pct"/>
          </w:tcPr>
          <w:p w14:paraId="70ED769C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35" w:type="pct"/>
            <w:vMerge/>
            <w:shd w:val="clear" w:color="000000" w:fill="D8E4BC"/>
            <w:vAlign w:val="center"/>
          </w:tcPr>
          <w:p w14:paraId="60EC3E7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</w:tcPr>
          <w:p w14:paraId="622689D7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073F1214" w14:textId="77777777" w:rsidTr="00FC13A0">
        <w:trPr>
          <w:trHeight w:val="580"/>
        </w:trPr>
        <w:tc>
          <w:tcPr>
            <w:tcW w:w="171" w:type="pct"/>
            <w:vMerge w:val="restart"/>
            <w:shd w:val="clear" w:color="auto" w:fill="auto"/>
            <w:vAlign w:val="center"/>
          </w:tcPr>
          <w:p w14:paraId="6A98B8BE" w14:textId="77777777" w:rsidR="00E02971" w:rsidRPr="00FA0E2E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A0E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939" w:type="pct"/>
            <w:vMerge w:val="restart"/>
            <w:shd w:val="clear" w:color="auto" w:fill="auto"/>
          </w:tcPr>
          <w:p w14:paraId="7FF42F34" w14:textId="77777777" w:rsidR="00E02971" w:rsidRPr="003D1F55" w:rsidRDefault="00E02971" w:rsidP="004830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1F55">
              <w:rPr>
                <w:rFonts w:ascii="Times New Roman" w:hAnsi="Times New Roman" w:cs="Times New Roman"/>
                <w:sz w:val="20"/>
                <w:szCs w:val="20"/>
              </w:rPr>
              <w:t>Средний годовой объем выполнения р</w:t>
            </w:r>
            <w:r w:rsidR="006C3AE6" w:rsidRPr="003D1F55">
              <w:rPr>
                <w:rFonts w:ascii="Times New Roman" w:hAnsi="Times New Roman" w:cs="Times New Roman"/>
                <w:sz w:val="20"/>
                <w:szCs w:val="20"/>
              </w:rPr>
              <w:t>абот</w:t>
            </w:r>
            <w:r w:rsidR="004830D1">
              <w:rPr>
                <w:rFonts w:ascii="Times New Roman" w:hAnsi="Times New Roman" w:cs="Times New Roman"/>
                <w:sz w:val="20"/>
                <w:szCs w:val="20"/>
              </w:rPr>
              <w:t>/оказанных услуг</w:t>
            </w:r>
            <w:r w:rsidRPr="003D1F55">
              <w:rPr>
                <w:rFonts w:ascii="Times New Roman" w:hAnsi="Times New Roman" w:cs="Times New Roman"/>
                <w:sz w:val="20"/>
                <w:szCs w:val="20"/>
              </w:rPr>
              <w:t xml:space="preserve">, аналогичных предмету </w:t>
            </w:r>
            <w:r w:rsidR="004830D1">
              <w:rPr>
                <w:rFonts w:ascii="Times New Roman" w:hAnsi="Times New Roman" w:cs="Times New Roman"/>
                <w:sz w:val="20"/>
                <w:szCs w:val="20"/>
              </w:rPr>
              <w:t>запроса предложений</w:t>
            </w:r>
            <w:r w:rsidR="00041B4A">
              <w:rPr>
                <w:rFonts w:ascii="Times New Roman" w:hAnsi="Times New Roman" w:cs="Times New Roman"/>
                <w:sz w:val="20"/>
                <w:szCs w:val="20"/>
              </w:rPr>
              <w:t>*,</w:t>
            </w:r>
            <w:r w:rsidRPr="003D1F55">
              <w:rPr>
                <w:rFonts w:ascii="Times New Roman" w:hAnsi="Times New Roman" w:cs="Times New Roman"/>
                <w:sz w:val="20"/>
                <w:szCs w:val="20"/>
              </w:rPr>
              <w:t xml:space="preserve"> за последние </w:t>
            </w:r>
            <w:r w:rsidR="001F0D3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3D1F55">
              <w:rPr>
                <w:rFonts w:ascii="Times New Roman" w:hAnsi="Times New Roman" w:cs="Times New Roman"/>
                <w:sz w:val="20"/>
                <w:szCs w:val="20"/>
              </w:rPr>
              <w:t xml:space="preserve"> года, предшествующие </w:t>
            </w:r>
            <w:r w:rsidR="004830D1">
              <w:rPr>
                <w:rFonts w:ascii="Times New Roman" w:hAnsi="Times New Roman" w:cs="Times New Roman"/>
                <w:sz w:val="20"/>
                <w:szCs w:val="20"/>
              </w:rPr>
              <w:t>объявления конкурентной закупки</w:t>
            </w:r>
          </w:p>
        </w:tc>
        <w:tc>
          <w:tcPr>
            <w:tcW w:w="435" w:type="pct"/>
            <w:vMerge w:val="restart"/>
            <w:shd w:val="clear" w:color="auto" w:fill="auto"/>
            <w:vAlign w:val="center"/>
          </w:tcPr>
          <w:p w14:paraId="55C3EA75" w14:textId="0321D15B" w:rsidR="00E02971" w:rsidRPr="003D1F55" w:rsidRDefault="0097220B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D1F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</w:t>
            </w:r>
            <w:r w:rsidR="000F5C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11" w:type="pct"/>
            <w:vMerge w:val="restart"/>
            <w:shd w:val="clear" w:color="auto" w:fill="auto"/>
          </w:tcPr>
          <w:p w14:paraId="58065B0D" w14:textId="77777777" w:rsidR="00E02971" w:rsidRPr="003D1F55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1F55">
              <w:rPr>
                <w:rFonts w:ascii="Times New Roman" w:hAnsi="Times New Roman" w:cs="Times New Roman"/>
                <w:sz w:val="20"/>
                <w:szCs w:val="20"/>
              </w:rPr>
              <w:t>При оценке по данному подкритерию оценивается средний годовой объем выполнения работ/оказания услуг аналогичных предмету запроса предложений</w:t>
            </w:r>
          </w:p>
        </w:tc>
        <w:tc>
          <w:tcPr>
            <w:tcW w:w="711" w:type="pct"/>
            <w:tcBorders>
              <w:bottom w:val="single" w:sz="4" w:space="0" w:color="auto"/>
            </w:tcBorders>
            <w:vAlign w:val="center"/>
          </w:tcPr>
          <w:p w14:paraId="06DFE5AE" w14:textId="77777777" w:rsidR="00E02971" w:rsidRPr="003D1F55" w:rsidRDefault="009C5807" w:rsidP="00FC1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Млн</w:t>
            </w:r>
            <w:r w:rsidR="00E02971" w:rsidRPr="003D1F55">
              <w:rPr>
                <w:rFonts w:ascii="Times New Roman" w:hAnsi="Times New Roman" w:cs="Times New Roman"/>
                <w:sz w:val="20"/>
                <w:szCs w:val="20"/>
              </w:rPr>
              <w:t>. руб.</w:t>
            </w:r>
          </w:p>
        </w:tc>
        <w:tc>
          <w:tcPr>
            <w:tcW w:w="930" w:type="pct"/>
            <w:tcBorders>
              <w:bottom w:val="single" w:sz="4" w:space="0" w:color="auto"/>
            </w:tcBorders>
            <w:vAlign w:val="center"/>
          </w:tcPr>
          <w:p w14:paraId="567B0386" w14:textId="77777777" w:rsidR="00E02971" w:rsidRPr="003D1F55" w:rsidRDefault="00E02971" w:rsidP="00FC1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F55">
              <w:rPr>
                <w:rFonts w:ascii="Times New Roman" w:hAnsi="Times New Roman" w:cs="Times New Roman"/>
                <w:sz w:val="20"/>
                <w:szCs w:val="20"/>
              </w:rPr>
              <w:t>Кол-во баллов</w:t>
            </w:r>
          </w:p>
        </w:tc>
        <w:tc>
          <w:tcPr>
            <w:tcW w:w="435" w:type="pct"/>
            <w:vMerge w:val="restart"/>
            <w:shd w:val="clear" w:color="000000" w:fill="D8E4BC"/>
            <w:vAlign w:val="center"/>
          </w:tcPr>
          <w:p w14:paraId="4843182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510350C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313EA0DA" w14:textId="77777777" w:rsidTr="00566079">
        <w:trPr>
          <w:trHeight w:val="231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19A541B0" w14:textId="77777777" w:rsidR="00E02971" w:rsidRPr="00FA0E2E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  <w:hideMark/>
          </w:tcPr>
          <w:p w14:paraId="73D5CE28" w14:textId="77777777" w:rsidR="00E02971" w:rsidRPr="003D1F55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14:paraId="6C52D0D6" w14:textId="77777777" w:rsidR="00E02971" w:rsidRPr="003D1F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  <w:hideMark/>
          </w:tcPr>
          <w:p w14:paraId="402288C5" w14:textId="77777777" w:rsidR="00E02971" w:rsidRPr="003D1F55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14:paraId="07E5BE1E" w14:textId="640BF246" w:rsidR="00E02971" w:rsidRPr="00C72F20" w:rsidRDefault="00FA0E2E" w:rsidP="00BD63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2F20">
              <w:rPr>
                <w:rFonts w:ascii="Times New Roman" w:hAnsi="Times New Roman" w:cs="Times New Roman"/>
                <w:i/>
                <w:sz w:val="24"/>
                <w:szCs w:val="24"/>
              </w:rPr>
              <w:t>≥</w:t>
            </w:r>
            <w:r w:rsidR="00D93878" w:rsidRPr="00C72F2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BD6360">
              <w:rPr>
                <w:rFonts w:ascii="Times New Roman" w:hAnsi="Times New Roman" w:cs="Times New Roman"/>
                <w:i/>
                <w:sz w:val="24"/>
                <w:szCs w:val="24"/>
              </w:rPr>
              <w:t>3,3</w:t>
            </w:r>
          </w:p>
        </w:tc>
        <w:tc>
          <w:tcPr>
            <w:tcW w:w="930" w:type="pct"/>
            <w:tcBorders>
              <w:bottom w:val="single" w:sz="4" w:space="0" w:color="auto"/>
            </w:tcBorders>
            <w:vAlign w:val="center"/>
          </w:tcPr>
          <w:p w14:paraId="13BB427E" w14:textId="77777777" w:rsidR="00E02971" w:rsidRPr="003D1F55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F5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5" w:type="pct"/>
            <w:vMerge/>
            <w:shd w:val="clear" w:color="000000" w:fill="D8E4BC"/>
            <w:vAlign w:val="center"/>
            <w:hideMark/>
          </w:tcPr>
          <w:p w14:paraId="11F29B17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  <w:hideMark/>
          </w:tcPr>
          <w:p w14:paraId="2334877E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5A76F7CE" w14:textId="77777777" w:rsidTr="00566079">
        <w:trPr>
          <w:trHeight w:val="231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4AAD87E3" w14:textId="77777777" w:rsidR="00E02971" w:rsidRPr="00FA0E2E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  <w:hideMark/>
          </w:tcPr>
          <w:p w14:paraId="7E42EE3F" w14:textId="77777777" w:rsidR="00E02971" w:rsidRPr="003D1F55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14:paraId="68BADE78" w14:textId="77777777" w:rsidR="00E02971" w:rsidRPr="003D1F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  <w:hideMark/>
          </w:tcPr>
          <w:p w14:paraId="63F59DE6" w14:textId="77777777" w:rsidR="00E02971" w:rsidRPr="003D1F55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14:paraId="60B76781" w14:textId="16D50CF0" w:rsidR="00E02971" w:rsidRPr="00C72F20" w:rsidRDefault="00FA0E2E" w:rsidP="00BD63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2F20">
              <w:rPr>
                <w:rFonts w:ascii="Times New Roman" w:hAnsi="Times New Roman" w:cs="Times New Roman"/>
                <w:i/>
                <w:sz w:val="24"/>
                <w:szCs w:val="24"/>
              </w:rPr>
              <w:t>&lt;</w:t>
            </w:r>
            <w:r w:rsidR="00D93878" w:rsidRPr="00C72F2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BD6360">
              <w:rPr>
                <w:rFonts w:ascii="Times New Roman" w:hAnsi="Times New Roman" w:cs="Times New Roman"/>
                <w:i/>
                <w:sz w:val="24"/>
                <w:szCs w:val="24"/>
              </w:rPr>
              <w:t>3,3</w:t>
            </w:r>
            <w:r w:rsidR="009C5807" w:rsidRPr="00C72F2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133E4A" w:rsidRPr="00C72F20">
              <w:rPr>
                <w:rFonts w:ascii="Times New Roman" w:hAnsi="Times New Roman" w:cs="Times New Roman"/>
                <w:i/>
                <w:sz w:val="24"/>
                <w:szCs w:val="24"/>
              </w:rPr>
              <w:t>–</w:t>
            </w:r>
            <w:r w:rsidR="00BD6360">
              <w:rPr>
                <w:rFonts w:ascii="Times New Roman" w:hAnsi="Times New Roman" w:cs="Times New Roman"/>
                <w:i/>
                <w:sz w:val="24"/>
                <w:szCs w:val="24"/>
              </w:rPr>
              <w:t>2,64</w:t>
            </w:r>
          </w:p>
        </w:tc>
        <w:tc>
          <w:tcPr>
            <w:tcW w:w="930" w:type="pct"/>
            <w:tcBorders>
              <w:bottom w:val="single" w:sz="4" w:space="0" w:color="auto"/>
            </w:tcBorders>
            <w:vAlign w:val="center"/>
          </w:tcPr>
          <w:p w14:paraId="770AAFBA" w14:textId="77777777" w:rsidR="00E02971" w:rsidRPr="003D1F55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F5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35" w:type="pct"/>
            <w:vMerge/>
            <w:shd w:val="clear" w:color="000000" w:fill="D8E4BC"/>
            <w:vAlign w:val="center"/>
            <w:hideMark/>
          </w:tcPr>
          <w:p w14:paraId="70047A0A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  <w:hideMark/>
          </w:tcPr>
          <w:p w14:paraId="76CABB0E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5B50898E" w14:textId="77777777" w:rsidTr="00566079">
        <w:trPr>
          <w:trHeight w:val="231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210D6D15" w14:textId="77777777" w:rsidR="00E02971" w:rsidRPr="00FA0E2E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  <w:hideMark/>
          </w:tcPr>
          <w:p w14:paraId="1B1E90E7" w14:textId="77777777" w:rsidR="00E02971" w:rsidRPr="003D1F55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14:paraId="7EA9B253" w14:textId="77777777" w:rsidR="00E02971" w:rsidRPr="003D1F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  <w:hideMark/>
          </w:tcPr>
          <w:p w14:paraId="4F2B1423" w14:textId="77777777" w:rsidR="00E02971" w:rsidRPr="003D1F55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14:paraId="42B05177" w14:textId="6B3CB09E" w:rsidR="00E02971" w:rsidRPr="00C72F20" w:rsidRDefault="00FA0E2E" w:rsidP="00BD63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2F20">
              <w:rPr>
                <w:rFonts w:ascii="Times New Roman" w:hAnsi="Times New Roman" w:cs="Times New Roman"/>
                <w:i/>
                <w:sz w:val="24"/>
                <w:szCs w:val="24"/>
              </w:rPr>
              <w:t>&lt;</w:t>
            </w:r>
            <w:r w:rsidR="00D93878" w:rsidRPr="00C72F2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BD6360">
              <w:rPr>
                <w:rFonts w:ascii="Times New Roman" w:hAnsi="Times New Roman" w:cs="Times New Roman"/>
                <w:i/>
                <w:sz w:val="24"/>
                <w:szCs w:val="24"/>
              </w:rPr>
              <w:t>2,64</w:t>
            </w:r>
            <w:r w:rsidRPr="00C72F2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</w:t>
            </w:r>
            <w:r w:rsidR="002672D0">
              <w:rPr>
                <w:rFonts w:ascii="Times New Roman" w:hAnsi="Times New Roman" w:cs="Times New Roman"/>
                <w:i/>
                <w:sz w:val="24"/>
                <w:szCs w:val="24"/>
              </w:rPr>
              <w:t>1,</w:t>
            </w:r>
            <w:r w:rsidR="00BD6360">
              <w:rPr>
                <w:rFonts w:ascii="Times New Roman" w:hAnsi="Times New Roman" w:cs="Times New Roman"/>
                <w:i/>
                <w:sz w:val="24"/>
                <w:szCs w:val="24"/>
              </w:rPr>
              <w:t>98</w:t>
            </w:r>
          </w:p>
        </w:tc>
        <w:tc>
          <w:tcPr>
            <w:tcW w:w="930" w:type="pct"/>
            <w:tcBorders>
              <w:bottom w:val="single" w:sz="4" w:space="0" w:color="auto"/>
            </w:tcBorders>
            <w:vAlign w:val="center"/>
          </w:tcPr>
          <w:p w14:paraId="01321867" w14:textId="77777777" w:rsidR="00E02971" w:rsidRPr="003D1F55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F5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35" w:type="pct"/>
            <w:vMerge/>
            <w:shd w:val="clear" w:color="000000" w:fill="D8E4BC"/>
            <w:vAlign w:val="center"/>
            <w:hideMark/>
          </w:tcPr>
          <w:p w14:paraId="79DED68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  <w:hideMark/>
          </w:tcPr>
          <w:p w14:paraId="74D99C5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4E2A7043" w14:textId="77777777" w:rsidTr="00566079">
        <w:trPr>
          <w:trHeight w:val="231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3BB9EA79" w14:textId="77777777" w:rsidR="00E02971" w:rsidRPr="00FA0E2E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  <w:hideMark/>
          </w:tcPr>
          <w:p w14:paraId="6664EE49" w14:textId="77777777" w:rsidR="00E02971" w:rsidRPr="003D1F55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14:paraId="4916478D" w14:textId="77777777" w:rsidR="00E02971" w:rsidRPr="003D1F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  <w:hideMark/>
          </w:tcPr>
          <w:p w14:paraId="76C3CEAD" w14:textId="77777777" w:rsidR="00E02971" w:rsidRPr="003D1F55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14:paraId="50DCB69C" w14:textId="2677D560" w:rsidR="00E02971" w:rsidRPr="00C72F20" w:rsidRDefault="00FA0E2E" w:rsidP="00BD63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2F20">
              <w:rPr>
                <w:rFonts w:ascii="Times New Roman" w:hAnsi="Times New Roman" w:cs="Times New Roman"/>
                <w:i/>
                <w:sz w:val="24"/>
                <w:szCs w:val="24"/>
              </w:rPr>
              <w:t>&lt;</w:t>
            </w:r>
            <w:r w:rsidR="00D93878" w:rsidRPr="00C72F2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2672D0">
              <w:rPr>
                <w:rFonts w:ascii="Times New Roman" w:hAnsi="Times New Roman" w:cs="Times New Roman"/>
                <w:i/>
                <w:sz w:val="24"/>
                <w:szCs w:val="24"/>
              </w:rPr>
              <w:t>1,</w:t>
            </w:r>
            <w:r w:rsidR="00BD6360">
              <w:rPr>
                <w:rFonts w:ascii="Times New Roman" w:hAnsi="Times New Roman" w:cs="Times New Roman"/>
                <w:i/>
                <w:sz w:val="24"/>
                <w:szCs w:val="24"/>
              </w:rPr>
              <w:t>98</w:t>
            </w:r>
            <w:r w:rsidRPr="00C72F2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</w:t>
            </w:r>
            <w:r w:rsidR="00BD6360">
              <w:rPr>
                <w:rFonts w:ascii="Times New Roman" w:hAnsi="Times New Roman" w:cs="Times New Roman"/>
                <w:i/>
                <w:sz w:val="24"/>
                <w:szCs w:val="24"/>
              </w:rPr>
              <w:t>1,32</w:t>
            </w:r>
          </w:p>
        </w:tc>
        <w:tc>
          <w:tcPr>
            <w:tcW w:w="930" w:type="pct"/>
            <w:tcBorders>
              <w:bottom w:val="single" w:sz="4" w:space="0" w:color="auto"/>
            </w:tcBorders>
            <w:vAlign w:val="center"/>
          </w:tcPr>
          <w:p w14:paraId="3E5670F0" w14:textId="77777777" w:rsidR="00E02971" w:rsidRPr="003D1F55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F5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35" w:type="pct"/>
            <w:vMerge/>
            <w:shd w:val="clear" w:color="000000" w:fill="D8E4BC"/>
            <w:vAlign w:val="center"/>
            <w:hideMark/>
          </w:tcPr>
          <w:p w14:paraId="1537811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  <w:hideMark/>
          </w:tcPr>
          <w:p w14:paraId="0D609B17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180B6FE3" w14:textId="77777777" w:rsidTr="00566079">
        <w:trPr>
          <w:trHeight w:val="231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4D2188F0" w14:textId="77777777" w:rsidR="00E02971" w:rsidRPr="00FA0E2E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  <w:hideMark/>
          </w:tcPr>
          <w:p w14:paraId="1A8F4DC9" w14:textId="77777777" w:rsidR="00E02971" w:rsidRPr="003D1F55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14:paraId="06A7CF65" w14:textId="77777777" w:rsidR="00E02971" w:rsidRPr="003D1F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  <w:hideMark/>
          </w:tcPr>
          <w:p w14:paraId="6ECC1215" w14:textId="77777777" w:rsidR="00E02971" w:rsidRPr="003D1F55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14:paraId="25DE98E8" w14:textId="250B601F" w:rsidR="00E02971" w:rsidRPr="00C72F20" w:rsidRDefault="00FA0E2E" w:rsidP="00BD63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2F20">
              <w:rPr>
                <w:rFonts w:ascii="Times New Roman" w:hAnsi="Times New Roman" w:cs="Times New Roman"/>
                <w:i/>
                <w:sz w:val="24"/>
                <w:szCs w:val="24"/>
              </w:rPr>
              <w:t>&lt;</w:t>
            </w:r>
            <w:r w:rsidR="00D93878" w:rsidRPr="00C72F2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BD6360">
              <w:rPr>
                <w:rFonts w:ascii="Times New Roman" w:hAnsi="Times New Roman" w:cs="Times New Roman"/>
                <w:i/>
                <w:sz w:val="24"/>
                <w:szCs w:val="24"/>
              </w:rPr>
              <w:t>1,32 – 0,66</w:t>
            </w:r>
          </w:p>
        </w:tc>
        <w:tc>
          <w:tcPr>
            <w:tcW w:w="930" w:type="pct"/>
            <w:tcBorders>
              <w:bottom w:val="single" w:sz="4" w:space="0" w:color="auto"/>
            </w:tcBorders>
            <w:vAlign w:val="center"/>
          </w:tcPr>
          <w:p w14:paraId="679CB7B3" w14:textId="77777777" w:rsidR="00E02971" w:rsidRPr="003D1F55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F5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5" w:type="pct"/>
            <w:vMerge/>
            <w:shd w:val="clear" w:color="000000" w:fill="D8E4BC"/>
            <w:vAlign w:val="center"/>
            <w:hideMark/>
          </w:tcPr>
          <w:p w14:paraId="02402972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  <w:hideMark/>
          </w:tcPr>
          <w:p w14:paraId="72829E9A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2D8595FB" w14:textId="77777777" w:rsidTr="00FC13A0">
        <w:trPr>
          <w:trHeight w:val="559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09D01E47" w14:textId="77777777" w:rsidR="00E02971" w:rsidRPr="00FA0E2E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  <w:hideMark/>
          </w:tcPr>
          <w:p w14:paraId="10262FDC" w14:textId="77777777" w:rsidR="00E02971" w:rsidRPr="003D1F55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14:paraId="2406C8E4" w14:textId="77777777" w:rsidR="00E02971" w:rsidRPr="003D1F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  <w:hideMark/>
          </w:tcPr>
          <w:p w14:paraId="33558E9F" w14:textId="77777777" w:rsidR="00E02971" w:rsidRPr="003D1F55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14:paraId="744D41A6" w14:textId="0D9BF2D3" w:rsidR="00E02971" w:rsidRPr="00C72F20" w:rsidRDefault="0097220B" w:rsidP="002672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2F2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&lt; </w:t>
            </w:r>
            <w:r w:rsidR="00BD6360">
              <w:rPr>
                <w:rFonts w:ascii="Times New Roman" w:hAnsi="Times New Roman" w:cs="Times New Roman"/>
                <w:i/>
                <w:sz w:val="24"/>
                <w:szCs w:val="24"/>
              </w:rPr>
              <w:t>0,66</w:t>
            </w:r>
          </w:p>
        </w:tc>
        <w:tc>
          <w:tcPr>
            <w:tcW w:w="930" w:type="pct"/>
            <w:tcBorders>
              <w:bottom w:val="single" w:sz="4" w:space="0" w:color="auto"/>
            </w:tcBorders>
            <w:vAlign w:val="center"/>
          </w:tcPr>
          <w:p w14:paraId="52DC7FFB" w14:textId="77777777" w:rsidR="00E02971" w:rsidRPr="003D1F55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F5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35" w:type="pct"/>
            <w:vMerge/>
            <w:shd w:val="clear" w:color="000000" w:fill="D8E4BC"/>
            <w:vAlign w:val="center"/>
            <w:hideMark/>
          </w:tcPr>
          <w:p w14:paraId="702691A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  <w:hideMark/>
          </w:tcPr>
          <w:p w14:paraId="12ADB857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78D796BF" w14:textId="77777777" w:rsidR="00FC13A0" w:rsidRDefault="00FC13A0">
      <w:r>
        <w:br w:type="page"/>
      </w:r>
    </w:p>
    <w:tbl>
      <w:tblPr>
        <w:tblW w:w="4963" w:type="pct"/>
        <w:tblInd w:w="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"/>
        <w:gridCol w:w="2756"/>
        <w:gridCol w:w="1277"/>
        <w:gridCol w:w="3261"/>
        <w:gridCol w:w="4817"/>
        <w:gridCol w:w="1277"/>
        <w:gridCol w:w="787"/>
      </w:tblGrid>
      <w:tr w:rsidR="00FC13A0" w:rsidRPr="00C4048C" w14:paraId="5DC431D9" w14:textId="77777777" w:rsidTr="00FC13A0">
        <w:trPr>
          <w:trHeight w:val="842"/>
        </w:trPr>
        <w:tc>
          <w:tcPr>
            <w:tcW w:w="171" w:type="pct"/>
            <w:vMerge w:val="restart"/>
            <w:shd w:val="clear" w:color="auto" w:fill="auto"/>
            <w:vAlign w:val="center"/>
          </w:tcPr>
          <w:p w14:paraId="01BF120E" w14:textId="77777777" w:rsidR="00FC13A0" w:rsidRDefault="00FC13A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4.</w:t>
            </w:r>
          </w:p>
        </w:tc>
        <w:tc>
          <w:tcPr>
            <w:tcW w:w="939" w:type="pct"/>
            <w:vMerge w:val="restart"/>
            <w:shd w:val="clear" w:color="auto" w:fill="auto"/>
          </w:tcPr>
          <w:p w14:paraId="1A244F85" w14:textId="77777777" w:rsidR="00FC13A0" w:rsidRPr="002B4252" w:rsidRDefault="00FC13A0" w:rsidP="00300B8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C7412">
              <w:rPr>
                <w:rFonts w:ascii="Times New Roman" w:hAnsi="Times New Roman" w:cs="Times New Roman"/>
                <w:sz w:val="20"/>
                <w:szCs w:val="20"/>
              </w:rPr>
              <w:t>Порядок привлечения российских организаций малого и среднего предпринимательства</w:t>
            </w:r>
          </w:p>
        </w:tc>
        <w:tc>
          <w:tcPr>
            <w:tcW w:w="435" w:type="pct"/>
            <w:vMerge w:val="restart"/>
            <w:shd w:val="clear" w:color="auto" w:fill="auto"/>
            <w:vAlign w:val="center"/>
          </w:tcPr>
          <w:p w14:paraId="7E0B7024" w14:textId="77777777" w:rsidR="00FC13A0" w:rsidRDefault="00FC13A0" w:rsidP="00300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111" w:type="pct"/>
            <w:vMerge w:val="restart"/>
            <w:shd w:val="clear" w:color="auto" w:fill="auto"/>
          </w:tcPr>
          <w:p w14:paraId="17DA0938" w14:textId="77777777" w:rsidR="00FC13A0" w:rsidRDefault="00FC13A0" w:rsidP="00300B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083D">
              <w:rPr>
                <w:rFonts w:ascii="Times New Roman" w:hAnsi="Times New Roman" w:cs="Times New Roman"/>
                <w:sz w:val="20"/>
                <w:szCs w:val="20"/>
              </w:rPr>
              <w:t xml:space="preserve">Привлечение для оказания услуг (поставки товаров, выполнения работ) в качестве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Субподрядчиков/Соисполнителей</w:t>
            </w:r>
            <w:r w:rsidRPr="004A083D">
              <w:rPr>
                <w:rFonts w:ascii="Times New Roman" w:hAnsi="Times New Roman" w:cs="Times New Roman"/>
                <w:sz w:val="20"/>
                <w:szCs w:val="20"/>
              </w:rPr>
              <w:t xml:space="preserve"> российских организаций малого и среднего предпринимательства.</w:t>
            </w:r>
          </w:p>
        </w:tc>
        <w:tc>
          <w:tcPr>
            <w:tcW w:w="1641" w:type="pct"/>
          </w:tcPr>
          <w:p w14:paraId="22A071CD" w14:textId="77777777" w:rsidR="00FC13A0" w:rsidRDefault="00FC13A0" w:rsidP="00300B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0458">
              <w:rPr>
                <w:rFonts w:ascii="Times New Roman" w:hAnsi="Times New Roman" w:cs="Times New Roman"/>
                <w:b/>
                <w:sz w:val="20"/>
                <w:szCs w:val="20"/>
              </w:rPr>
              <w:t>10 баллов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A08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A083D">
              <w:rPr>
                <w:rFonts w:ascii="Times New Roman" w:hAnsi="Times New Roman" w:cs="Times New Roman"/>
                <w:sz w:val="20"/>
                <w:szCs w:val="20"/>
              </w:rPr>
              <w:t xml:space="preserve">в качестве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Субподрядчиков/Соисполнителей</w:t>
            </w:r>
            <w:r w:rsidRPr="004A083D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 привлекает российские организации малого и среднего предпринимательства;</w:t>
            </w:r>
          </w:p>
          <w:p w14:paraId="003A91C1" w14:textId="77777777" w:rsidR="00FC13A0" w:rsidRDefault="00FC13A0" w:rsidP="00300B8D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226A5">
              <w:rPr>
                <w:rFonts w:ascii="Times New Roman" w:hAnsi="Times New Roman" w:cs="Times New Roman"/>
                <w:i/>
                <w:sz w:val="18"/>
                <w:szCs w:val="18"/>
              </w:rPr>
              <w:t>В случае если сам Участник относится к российским организациям малого и среднего предпринимательства, то общая оцен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ка данного фактора выставляется </w:t>
            </w:r>
            <w:r w:rsidRPr="009226A5">
              <w:rPr>
                <w:rFonts w:ascii="Times New Roman" w:hAnsi="Times New Roman" w:cs="Times New Roman"/>
                <w:i/>
                <w:sz w:val="18"/>
                <w:szCs w:val="18"/>
              </w:rPr>
              <w:t>10 баллов.</w:t>
            </w:r>
          </w:p>
        </w:tc>
        <w:tc>
          <w:tcPr>
            <w:tcW w:w="435" w:type="pct"/>
            <w:vMerge w:val="restart"/>
            <w:shd w:val="clear" w:color="000000" w:fill="D8E4BC"/>
            <w:vAlign w:val="center"/>
          </w:tcPr>
          <w:p w14:paraId="61F64924" w14:textId="77777777" w:rsidR="00FC13A0" w:rsidRPr="00C4048C" w:rsidRDefault="00FC13A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4060D47A" w14:textId="77777777" w:rsidR="00FC13A0" w:rsidRPr="00C4048C" w:rsidRDefault="00FC13A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C13A0" w:rsidRPr="00C4048C" w14:paraId="7A7664AB" w14:textId="77777777" w:rsidTr="00FC13A0">
        <w:trPr>
          <w:trHeight w:val="1235"/>
        </w:trPr>
        <w:tc>
          <w:tcPr>
            <w:tcW w:w="171" w:type="pct"/>
            <w:vMerge/>
            <w:shd w:val="clear" w:color="auto" w:fill="auto"/>
            <w:vAlign w:val="center"/>
          </w:tcPr>
          <w:p w14:paraId="4AB93064" w14:textId="77777777" w:rsidR="00FC13A0" w:rsidRDefault="00FC13A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</w:tcPr>
          <w:p w14:paraId="3D824F02" w14:textId="77777777" w:rsidR="00FC13A0" w:rsidRPr="002B4252" w:rsidRDefault="00FC13A0" w:rsidP="00E20EB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14:paraId="4B1DE208" w14:textId="77777777" w:rsidR="00FC13A0" w:rsidRDefault="00FC13A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</w:tcPr>
          <w:p w14:paraId="547532BC" w14:textId="77777777" w:rsidR="00FC13A0" w:rsidRDefault="00FC13A0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pct"/>
          </w:tcPr>
          <w:p w14:paraId="2F282A5E" w14:textId="77777777" w:rsidR="00FC13A0" w:rsidRPr="004124CF" w:rsidRDefault="00FC13A0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0458">
              <w:rPr>
                <w:rFonts w:ascii="Times New Roman" w:hAnsi="Times New Roman" w:cs="Times New Roman"/>
                <w:b/>
                <w:sz w:val="20"/>
                <w:szCs w:val="20"/>
              </w:rPr>
              <w:t>0 баллов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 w:rsidRPr="004A083D">
              <w:rPr>
                <w:rFonts w:ascii="Times New Roman" w:hAnsi="Times New Roman" w:cs="Times New Roman"/>
                <w:sz w:val="20"/>
                <w:szCs w:val="20"/>
              </w:rPr>
              <w:t xml:space="preserve">в качестве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Субподрядчиков/Соисполнителей</w:t>
            </w:r>
            <w:r w:rsidRPr="004A083D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 не привлекает российские организации малого и среднего предпринимательства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435" w:type="pct"/>
            <w:vMerge/>
            <w:shd w:val="clear" w:color="000000" w:fill="D8E4BC"/>
            <w:vAlign w:val="center"/>
          </w:tcPr>
          <w:p w14:paraId="32EE2A59" w14:textId="77777777" w:rsidR="00FC13A0" w:rsidRPr="00C4048C" w:rsidRDefault="00FC13A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</w:tcPr>
          <w:p w14:paraId="75DB55C5" w14:textId="77777777" w:rsidR="00FC13A0" w:rsidRPr="00C4048C" w:rsidRDefault="00FC13A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C13A0" w:rsidRPr="00C4048C" w14:paraId="0AAFE910" w14:textId="77777777" w:rsidTr="00866E9F">
        <w:trPr>
          <w:trHeight w:val="1551"/>
        </w:trPr>
        <w:tc>
          <w:tcPr>
            <w:tcW w:w="171" w:type="pct"/>
            <w:vMerge w:val="restart"/>
            <w:shd w:val="clear" w:color="auto" w:fill="auto"/>
            <w:vAlign w:val="center"/>
          </w:tcPr>
          <w:p w14:paraId="2B00E8F0" w14:textId="77777777" w:rsidR="00FC13A0" w:rsidRDefault="00FC13A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939" w:type="pct"/>
            <w:vMerge w:val="restart"/>
            <w:shd w:val="clear" w:color="auto" w:fill="auto"/>
          </w:tcPr>
          <w:p w14:paraId="5CF4F98E" w14:textId="77777777" w:rsidR="00FC13A0" w:rsidRPr="004124CF" w:rsidRDefault="00FC13A0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F6E">
              <w:rPr>
                <w:rFonts w:ascii="Times New Roman" w:hAnsi="Times New Roman" w:cs="Times New Roman"/>
                <w:sz w:val="20"/>
                <w:szCs w:val="20"/>
              </w:rPr>
              <w:t>Наличие сертификата о соответствии системы менеджмента качества требованиям стандарта ГОСТ Р ИСО 9001 (ISO 9001)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СТО Газпром 9001 </w:t>
            </w:r>
            <w:r w:rsidRPr="00C11985">
              <w:rPr>
                <w:rFonts w:ascii="Times New Roman" w:hAnsi="Times New Roman" w:cs="Times New Roman"/>
                <w:sz w:val="20"/>
                <w:szCs w:val="20"/>
              </w:rPr>
              <w:t>или его эквивалента</w:t>
            </w:r>
          </w:p>
        </w:tc>
        <w:tc>
          <w:tcPr>
            <w:tcW w:w="435" w:type="pct"/>
            <w:vMerge w:val="restart"/>
            <w:shd w:val="clear" w:color="auto" w:fill="auto"/>
            <w:vAlign w:val="center"/>
          </w:tcPr>
          <w:p w14:paraId="3D16A988" w14:textId="77777777" w:rsidR="00FC13A0" w:rsidRPr="002415B9" w:rsidRDefault="00FC13A0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15B9">
              <w:rPr>
                <w:rFonts w:ascii="Times New Roman" w:hAnsi="Times New Roman" w:cs="Times New Roman"/>
                <w:b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11" w:type="pct"/>
            <w:vMerge w:val="restart"/>
            <w:shd w:val="clear" w:color="auto" w:fill="auto"/>
          </w:tcPr>
          <w:p w14:paraId="2972A44B" w14:textId="77777777" w:rsidR="00FC13A0" w:rsidRPr="004124CF" w:rsidRDefault="00FC13A0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Наличие в заявке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сертификата о соответствии системы менеджмента качества требованиям стандарта ГОСТ Р ИСО 9001 (ISO 9001)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11985">
              <w:rPr>
                <w:rFonts w:ascii="Times New Roman" w:hAnsi="Times New Roman" w:cs="Times New Roman"/>
                <w:sz w:val="20"/>
                <w:szCs w:val="20"/>
              </w:rPr>
              <w:t>или его эквивалента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  <w:tc>
          <w:tcPr>
            <w:tcW w:w="1641" w:type="pct"/>
          </w:tcPr>
          <w:p w14:paraId="2E159B94" w14:textId="77777777" w:rsidR="00FC13A0" w:rsidRPr="004124CF" w:rsidRDefault="00FC13A0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24CF">
              <w:rPr>
                <w:rFonts w:ascii="Times New Roman" w:hAnsi="Times New Roman" w:cs="Times New Roman"/>
                <w:b/>
                <w:sz w:val="20"/>
                <w:szCs w:val="20"/>
              </w:rPr>
              <w:t>10 баллов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- Сертификат о соответствии системы менеджмента качества требованиям стандарта ГОСТ Р ИСО 9001 (ISO 9001)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СТО Газпром 9001 или его эквивалента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35" w:type="pct"/>
            <w:vMerge w:val="restart"/>
            <w:shd w:val="clear" w:color="000000" w:fill="D8E4BC"/>
            <w:vAlign w:val="center"/>
          </w:tcPr>
          <w:p w14:paraId="0DFE3770" w14:textId="77777777" w:rsidR="00FC13A0" w:rsidRPr="00C4048C" w:rsidRDefault="00FC13A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6CA17FC7" w14:textId="77777777" w:rsidR="00FC13A0" w:rsidRPr="00C4048C" w:rsidRDefault="00FC13A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C13A0" w:rsidRPr="00C4048C" w14:paraId="56D0FBC7" w14:textId="77777777" w:rsidTr="0004294F">
        <w:trPr>
          <w:trHeight w:val="708"/>
        </w:trPr>
        <w:tc>
          <w:tcPr>
            <w:tcW w:w="171" w:type="pct"/>
            <w:vMerge/>
            <w:shd w:val="clear" w:color="auto" w:fill="auto"/>
            <w:vAlign w:val="center"/>
          </w:tcPr>
          <w:p w14:paraId="198CB05B" w14:textId="77777777" w:rsidR="00FC13A0" w:rsidRDefault="00FC13A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</w:tcPr>
          <w:p w14:paraId="4556469C" w14:textId="77777777" w:rsidR="00FC13A0" w:rsidRPr="004124CF" w:rsidRDefault="00FC13A0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14:paraId="19DFA751" w14:textId="77777777" w:rsidR="00FC13A0" w:rsidRPr="004124CF" w:rsidRDefault="00FC13A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</w:tcPr>
          <w:p w14:paraId="34227D55" w14:textId="77777777" w:rsidR="00FC13A0" w:rsidRPr="004124CF" w:rsidRDefault="00FC13A0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pct"/>
          </w:tcPr>
          <w:p w14:paraId="2A2EF47B" w14:textId="77777777" w:rsidR="00FC13A0" w:rsidRPr="004124CF" w:rsidRDefault="00FC13A0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80E">
              <w:rPr>
                <w:rFonts w:ascii="Times New Roman" w:hAnsi="Times New Roman" w:cs="Times New Roman"/>
                <w:b/>
                <w:sz w:val="20"/>
                <w:szCs w:val="20"/>
              </w:rPr>
              <w:t>0 баллов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>Участником не представлен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сертификаты менеджмента качества.</w:t>
            </w:r>
          </w:p>
        </w:tc>
        <w:tc>
          <w:tcPr>
            <w:tcW w:w="435" w:type="pct"/>
            <w:vMerge/>
            <w:shd w:val="clear" w:color="000000" w:fill="D8E4BC"/>
            <w:vAlign w:val="center"/>
          </w:tcPr>
          <w:p w14:paraId="6665DAEA" w14:textId="77777777" w:rsidR="00FC13A0" w:rsidRPr="00C4048C" w:rsidRDefault="00FC13A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</w:tcPr>
          <w:p w14:paraId="6C8C20BE" w14:textId="77777777" w:rsidR="00FC13A0" w:rsidRPr="00C4048C" w:rsidRDefault="00FC13A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C13A0" w:rsidRPr="00C4048C" w14:paraId="4DFB12F7" w14:textId="77777777" w:rsidTr="0004294F">
        <w:trPr>
          <w:trHeight w:val="1202"/>
        </w:trPr>
        <w:tc>
          <w:tcPr>
            <w:tcW w:w="171" w:type="pct"/>
            <w:vMerge w:val="restart"/>
            <w:shd w:val="clear" w:color="auto" w:fill="auto"/>
            <w:vAlign w:val="center"/>
          </w:tcPr>
          <w:p w14:paraId="487FDAA0" w14:textId="345BC9AB" w:rsidR="00FC13A0" w:rsidRDefault="000F5C1B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</w:t>
            </w:r>
            <w:r w:rsidR="00FC13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39" w:type="pct"/>
            <w:vMerge w:val="restart"/>
            <w:shd w:val="clear" w:color="auto" w:fill="auto"/>
          </w:tcPr>
          <w:p w14:paraId="6BF3110D" w14:textId="77777777" w:rsidR="00FC13A0" w:rsidRPr="004124CF" w:rsidRDefault="00FC13A0" w:rsidP="00CF2B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Неисполнение или ненадлежащее исполнение участником своих обязательств по ранее заключенным с ПАО «МОЭК» или компаниями Группы Газпром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энергохолдинг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договорам (в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когда участник привлекается в качестве субподрядной организации)</w:t>
            </w:r>
          </w:p>
        </w:tc>
        <w:tc>
          <w:tcPr>
            <w:tcW w:w="435" w:type="pct"/>
            <w:vMerge w:val="restart"/>
            <w:shd w:val="clear" w:color="auto" w:fill="auto"/>
            <w:vAlign w:val="center"/>
          </w:tcPr>
          <w:p w14:paraId="66E21343" w14:textId="77777777" w:rsidR="00FC13A0" w:rsidRPr="004124CF" w:rsidRDefault="00FC13A0" w:rsidP="00547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111" w:type="pct"/>
            <w:vMerge w:val="restart"/>
            <w:shd w:val="clear" w:color="auto" w:fill="auto"/>
          </w:tcPr>
          <w:p w14:paraId="0A09CEC7" w14:textId="77777777" w:rsidR="00FC13A0" w:rsidRPr="004124CF" w:rsidRDefault="00FC13A0" w:rsidP="00CF2B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Наличие у Заказчика документально подтвержденных (судебные решения, договора, внутренние документы службы безопасности и др.) фактов неисполнения или ненадлежащего исполнения Участником (в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привлекаемого в качестве субподрядчика) своих обязательств по заключенным договорам.</w:t>
            </w:r>
          </w:p>
        </w:tc>
        <w:tc>
          <w:tcPr>
            <w:tcW w:w="1641" w:type="pct"/>
            <w:vAlign w:val="center"/>
          </w:tcPr>
          <w:p w14:paraId="354E6F2D" w14:textId="77777777" w:rsidR="00FC13A0" w:rsidRPr="004124CF" w:rsidRDefault="00FC13A0" w:rsidP="00D938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24CF">
              <w:rPr>
                <w:rFonts w:ascii="Times New Roman" w:hAnsi="Times New Roman" w:cs="Times New Roman"/>
                <w:b/>
                <w:sz w:val="20"/>
                <w:szCs w:val="20"/>
              </w:rPr>
              <w:t>10 баллов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отсутствие претензий со стороны Заказчика</w:t>
            </w:r>
          </w:p>
        </w:tc>
        <w:tc>
          <w:tcPr>
            <w:tcW w:w="435" w:type="pct"/>
            <w:vMerge w:val="restart"/>
            <w:shd w:val="clear" w:color="000000" w:fill="D8E4BC"/>
            <w:vAlign w:val="center"/>
          </w:tcPr>
          <w:p w14:paraId="1D0BE4BF" w14:textId="77777777" w:rsidR="00FC13A0" w:rsidRPr="00C4048C" w:rsidRDefault="00FC13A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6C532D3B" w14:textId="77777777" w:rsidR="00FC13A0" w:rsidRPr="00C4048C" w:rsidRDefault="00FC13A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C13A0" w:rsidRPr="00C4048C" w14:paraId="2B152389" w14:textId="77777777" w:rsidTr="0004294F">
        <w:trPr>
          <w:trHeight w:val="1047"/>
        </w:trPr>
        <w:tc>
          <w:tcPr>
            <w:tcW w:w="171" w:type="pct"/>
            <w:vMerge/>
            <w:shd w:val="clear" w:color="auto" w:fill="auto"/>
            <w:vAlign w:val="center"/>
          </w:tcPr>
          <w:p w14:paraId="3413622D" w14:textId="77777777" w:rsidR="00FC13A0" w:rsidRDefault="00FC13A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</w:tcPr>
          <w:p w14:paraId="66AA2705" w14:textId="77777777" w:rsidR="00FC13A0" w:rsidRPr="004124CF" w:rsidRDefault="00FC13A0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14:paraId="28A7E061" w14:textId="77777777" w:rsidR="00FC13A0" w:rsidRPr="004124CF" w:rsidRDefault="00FC13A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</w:tcPr>
          <w:p w14:paraId="4B57C2DA" w14:textId="77777777" w:rsidR="00FC13A0" w:rsidRPr="004124CF" w:rsidRDefault="00FC13A0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pct"/>
            <w:vAlign w:val="center"/>
          </w:tcPr>
          <w:p w14:paraId="00DB0854" w14:textId="77777777" w:rsidR="00FC13A0" w:rsidRPr="004124CF" w:rsidRDefault="00FC13A0" w:rsidP="000866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80E">
              <w:rPr>
                <w:rFonts w:ascii="Times New Roman" w:hAnsi="Times New Roman" w:cs="Times New Roman"/>
                <w:b/>
                <w:sz w:val="20"/>
                <w:szCs w:val="20"/>
              </w:rPr>
              <w:t>0 баллов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имеются претензии со стороны Заказчика</w:t>
            </w:r>
          </w:p>
        </w:tc>
        <w:tc>
          <w:tcPr>
            <w:tcW w:w="435" w:type="pct"/>
            <w:vMerge/>
            <w:shd w:val="clear" w:color="000000" w:fill="D8E4BC"/>
            <w:vAlign w:val="center"/>
          </w:tcPr>
          <w:p w14:paraId="6DDB3DE7" w14:textId="77777777" w:rsidR="00FC13A0" w:rsidRPr="00C4048C" w:rsidRDefault="00FC13A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</w:tcPr>
          <w:p w14:paraId="0EE2BA63" w14:textId="77777777" w:rsidR="00FC13A0" w:rsidRPr="00C4048C" w:rsidRDefault="00FC13A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650101C1" w14:textId="77777777" w:rsidR="00E02971" w:rsidRPr="007F7979" w:rsidRDefault="00E02971" w:rsidP="00E02971">
      <w:pPr>
        <w:pStyle w:val="af9"/>
        <w:ind w:left="0" w:firstLine="426"/>
        <w:jc w:val="both"/>
        <w:rPr>
          <w:sz w:val="20"/>
        </w:rPr>
      </w:pPr>
      <w:r w:rsidRPr="007F7979">
        <w:rPr>
          <w:b/>
          <w:i/>
          <w:sz w:val="20"/>
        </w:rPr>
        <w:t>* В случае привлечения субподрядных организаций оценка критерия 1 (Квалификация Участника) производится отдельно для каждой субподрядной организации и учитывается в общей квалификации Генподрядчика (Участника) критерий 1. «А» (Сводная оценка квалификации Участника Запроса предложений).</w:t>
      </w:r>
    </w:p>
    <w:p w14:paraId="72AD31C9" w14:textId="77777777" w:rsidR="00E02971" w:rsidRDefault="00E02971" w:rsidP="00E02971">
      <w:pPr>
        <w:pStyle w:val="af9"/>
        <w:ind w:left="0"/>
        <w:jc w:val="both"/>
        <w:rPr>
          <w:szCs w:val="24"/>
        </w:rPr>
      </w:pPr>
    </w:p>
    <w:p w14:paraId="795BE2B4" w14:textId="77777777" w:rsidR="00E02971" w:rsidRPr="007B6591" w:rsidRDefault="00E02971" w:rsidP="00E02971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14:paraId="551508CD" w14:textId="77777777" w:rsidR="00E02971" w:rsidRDefault="00E02971" w:rsidP="00E02971">
      <w:pPr>
        <w:pStyle w:val="af9"/>
        <w:ind w:left="0"/>
        <w:jc w:val="both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5459"/>
        <w:gridCol w:w="426"/>
        <w:gridCol w:w="4359"/>
        <w:gridCol w:w="358"/>
        <w:gridCol w:w="4184"/>
      </w:tblGrid>
      <w:tr w:rsidR="00E02971" w:rsidRPr="00377726" w14:paraId="757F9EC0" w14:textId="77777777" w:rsidTr="00E20EBE">
        <w:tc>
          <w:tcPr>
            <w:tcW w:w="1846" w:type="pct"/>
            <w:tcBorders>
              <w:bottom w:val="single" w:sz="4" w:space="0" w:color="auto"/>
            </w:tcBorders>
          </w:tcPr>
          <w:p w14:paraId="22FF9297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41A776D5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5086AA4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593EA0DC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  <w:tcBorders>
              <w:bottom w:val="single" w:sz="4" w:space="0" w:color="auto"/>
            </w:tcBorders>
          </w:tcPr>
          <w:p w14:paraId="52ADED90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14:paraId="07833315" w14:textId="77777777" w:rsidTr="00E20EBE">
        <w:tc>
          <w:tcPr>
            <w:tcW w:w="1846" w:type="pct"/>
            <w:tcBorders>
              <w:top w:val="single" w:sz="4" w:space="0" w:color="auto"/>
            </w:tcBorders>
          </w:tcPr>
          <w:p w14:paraId="3BFA2C1A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lastRenderedPageBreak/>
              <w:t>(Должность лица осуществляющего оценку)</w:t>
            </w:r>
          </w:p>
        </w:tc>
        <w:tc>
          <w:tcPr>
            <w:tcW w:w="144" w:type="pct"/>
          </w:tcPr>
          <w:p w14:paraId="077AC122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0B4FE71C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1361C1AA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5" w:type="pct"/>
            <w:tcBorders>
              <w:top w:val="single" w:sz="4" w:space="0" w:color="auto"/>
            </w:tcBorders>
          </w:tcPr>
          <w:p w14:paraId="284F5BD8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14:paraId="41BD8542" w14:textId="77777777" w:rsidTr="00E20EBE">
        <w:tc>
          <w:tcPr>
            <w:tcW w:w="1846" w:type="pct"/>
          </w:tcPr>
          <w:p w14:paraId="4F4B564A" w14:textId="77777777" w:rsidR="00E02971" w:rsidRPr="00377726" w:rsidRDefault="00E02971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14:paraId="183A2E6D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0B13C166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0FEF2991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</w:tcPr>
          <w:p w14:paraId="651A6C67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1EAE06A7" w14:textId="77777777" w:rsidR="002A04C6" w:rsidRPr="003C52F7" w:rsidRDefault="002A04C6" w:rsidP="00D80EEF">
      <w:pPr>
        <w:spacing w:after="0" w:line="240" w:lineRule="auto"/>
        <w:rPr>
          <w:i/>
        </w:rPr>
      </w:pPr>
    </w:p>
    <w:p w14:paraId="1541E7B2" w14:textId="1821424A" w:rsidR="0006516F" w:rsidRPr="003C52F7" w:rsidRDefault="003C52F7" w:rsidP="00D80EEF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  <w:r w:rsidRPr="00FC13A0">
        <w:rPr>
          <w:i/>
        </w:rPr>
        <w:t xml:space="preserve">* </w:t>
      </w:r>
      <w:r w:rsidR="002672D0" w:rsidRPr="00E0141F">
        <w:rPr>
          <w:bCs/>
          <w:i/>
          <w:sz w:val="24"/>
          <w:szCs w:val="24"/>
        </w:rPr>
        <w:t>Опыт выполнения работ/оказания услуг, аналогичных предмету запроса предложений –</w:t>
      </w:r>
      <w:r w:rsidR="00AC2198">
        <w:rPr>
          <w:bCs/>
          <w:i/>
          <w:sz w:val="24"/>
          <w:szCs w:val="24"/>
        </w:rPr>
        <w:t xml:space="preserve"> </w:t>
      </w:r>
      <w:r w:rsidR="00AC2198" w:rsidRPr="00E0141F">
        <w:rPr>
          <w:bCs/>
          <w:i/>
          <w:sz w:val="24"/>
          <w:szCs w:val="24"/>
        </w:rPr>
        <w:t>выполнения работ/оказания услуг</w:t>
      </w:r>
      <w:r w:rsidR="00AC2198">
        <w:rPr>
          <w:bCs/>
          <w:i/>
          <w:sz w:val="24"/>
          <w:szCs w:val="24"/>
        </w:rPr>
        <w:t xml:space="preserve"> по</w:t>
      </w:r>
      <w:r w:rsidR="002672D0" w:rsidRPr="00E0141F">
        <w:rPr>
          <w:bCs/>
          <w:i/>
          <w:sz w:val="24"/>
          <w:szCs w:val="24"/>
        </w:rPr>
        <w:t xml:space="preserve"> техническ</w:t>
      </w:r>
      <w:r w:rsidR="00AC2198">
        <w:rPr>
          <w:bCs/>
          <w:i/>
          <w:sz w:val="24"/>
          <w:szCs w:val="24"/>
        </w:rPr>
        <w:t>ой</w:t>
      </w:r>
      <w:r w:rsidR="002672D0" w:rsidRPr="00E0141F">
        <w:rPr>
          <w:bCs/>
          <w:i/>
          <w:sz w:val="24"/>
          <w:szCs w:val="24"/>
        </w:rPr>
        <w:t xml:space="preserve"> поддержк</w:t>
      </w:r>
      <w:r w:rsidR="00AC2198">
        <w:rPr>
          <w:bCs/>
          <w:i/>
          <w:sz w:val="24"/>
          <w:szCs w:val="24"/>
        </w:rPr>
        <w:t>е</w:t>
      </w:r>
      <w:r w:rsidR="002672D0" w:rsidRPr="00E0141F">
        <w:rPr>
          <w:bCs/>
          <w:i/>
          <w:sz w:val="24"/>
          <w:szCs w:val="24"/>
        </w:rPr>
        <w:t xml:space="preserve"> программного обеспечения</w:t>
      </w:r>
      <w:r w:rsidR="00A37F73">
        <w:rPr>
          <w:bCs/>
          <w:i/>
          <w:sz w:val="24"/>
          <w:szCs w:val="24"/>
        </w:rPr>
        <w:t xml:space="preserve"> и/или передача прав использования программного обеспечения. </w:t>
      </w:r>
    </w:p>
    <w:p w14:paraId="1C6265E4" w14:textId="77777777" w:rsidR="0006516F" w:rsidRDefault="0006516F" w:rsidP="00D80EEF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05EBA796" w14:textId="77777777" w:rsidR="0006516F" w:rsidRDefault="0006516F" w:rsidP="00D80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06516F" w:rsidSect="00E20EBE">
          <w:pgSz w:w="16838" w:h="11906" w:orient="landscape"/>
          <w:pgMar w:top="426" w:right="1134" w:bottom="850" w:left="1134" w:header="708" w:footer="708" w:gutter="0"/>
          <w:cols w:space="708"/>
          <w:docGrid w:linePitch="360"/>
        </w:sectPr>
      </w:pPr>
    </w:p>
    <w:p w14:paraId="3C88CB1B" w14:textId="77777777" w:rsidR="00E02971" w:rsidRDefault="00E02971" w:rsidP="00E029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6E4ABB0" w14:textId="77777777" w:rsidR="00E02971" w:rsidRPr="00CB2473" w:rsidRDefault="00E02971" w:rsidP="00E029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«А» Сводная</w:t>
      </w:r>
      <w:r w:rsidRPr="0018747B">
        <w:rPr>
          <w:rFonts w:ascii="Times New Roman" w:hAnsi="Times New Roman" w:cs="Times New Roman"/>
          <w:b/>
          <w:sz w:val="24"/>
          <w:szCs w:val="24"/>
        </w:rPr>
        <w:t xml:space="preserve"> оценк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18747B">
        <w:rPr>
          <w:rFonts w:ascii="Times New Roman" w:hAnsi="Times New Roman" w:cs="Times New Roman"/>
          <w:b/>
          <w:sz w:val="24"/>
          <w:szCs w:val="24"/>
        </w:rPr>
        <w:t xml:space="preserve"> квалификации </w:t>
      </w:r>
      <w:r>
        <w:rPr>
          <w:rFonts w:ascii="Times New Roman" w:hAnsi="Times New Roman" w:cs="Times New Roman"/>
          <w:b/>
          <w:sz w:val="24"/>
          <w:szCs w:val="24"/>
        </w:rPr>
        <w:t>Участника</w:t>
      </w:r>
      <w:r w:rsidRPr="0018747B">
        <w:rPr>
          <w:rFonts w:ascii="Times New Roman" w:hAnsi="Times New Roman" w:cs="Times New Roman"/>
          <w:b/>
          <w:sz w:val="24"/>
          <w:szCs w:val="24"/>
        </w:rPr>
        <w:t xml:space="preserve"> Запроса предложений</w:t>
      </w:r>
      <w:r>
        <w:rPr>
          <w:rFonts w:ascii="Times New Roman" w:hAnsi="Times New Roman" w:cs="Times New Roman"/>
          <w:b/>
          <w:sz w:val="24"/>
          <w:szCs w:val="24"/>
        </w:rPr>
        <w:t>**</w:t>
      </w:r>
      <w:r w:rsidRPr="00CB2473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4963" w:type="pct"/>
        <w:tblInd w:w="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"/>
        <w:gridCol w:w="3388"/>
        <w:gridCol w:w="1159"/>
        <w:gridCol w:w="3850"/>
        <w:gridCol w:w="3424"/>
        <w:gridCol w:w="1238"/>
        <w:gridCol w:w="1144"/>
      </w:tblGrid>
      <w:tr w:rsidR="00E02971" w:rsidRPr="00C4048C" w14:paraId="5B3D1BD9" w14:textId="77777777" w:rsidTr="00E20EBE">
        <w:trPr>
          <w:trHeight w:val="674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B79D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п/п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D42F0" w14:textId="77777777" w:rsidR="00E02971" w:rsidRPr="00A60FF7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0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D95F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F78C8" w14:textId="77777777" w:rsidR="00E02971" w:rsidRPr="00A60FF7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0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5149" w14:textId="77777777" w:rsidR="00E02971" w:rsidRPr="00A60FF7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0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</w:tcPr>
          <w:p w14:paraId="06D0175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BBD6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E02971" w:rsidRPr="00C4048C" w14:paraId="5E84C7A6" w14:textId="77777777" w:rsidTr="00E20EBE">
        <w:trPr>
          <w:trHeight w:val="204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241C0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14E80" w14:textId="77777777" w:rsidR="00E02971" w:rsidRPr="00A60FF7" w:rsidRDefault="00E02971" w:rsidP="00E20EBE">
            <w:pPr>
              <w:spacing w:after="0" w:line="240" w:lineRule="auto"/>
              <w:rPr>
                <w:color w:val="000000"/>
              </w:rPr>
            </w:pPr>
            <w:r w:rsidRPr="00A60FF7">
              <w:rPr>
                <w:color w:val="000000"/>
              </w:rP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D3F9E" w14:textId="77777777" w:rsidR="00E02971" w:rsidRPr="00C4048C" w:rsidRDefault="00A8140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E764D" w14:textId="77777777" w:rsidR="00E02971" w:rsidRPr="00A60FF7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60FF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4302" w14:textId="77777777" w:rsidR="00E02971" w:rsidRPr="00A60FF7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</w:tcPr>
          <w:p w14:paraId="3DC0982A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A6797" w14:textId="77777777" w:rsidR="00E02971" w:rsidRPr="00C4048C" w:rsidRDefault="00E02971" w:rsidP="00A8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  <w:lang w:val="en-US"/>
              </w:rPr>
              <w:t>A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= </w:t>
            </w:r>
            <w:r w:rsidR="00A814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х В</w:t>
            </w:r>
          </w:p>
        </w:tc>
      </w:tr>
      <w:tr w:rsidR="00E02971" w:rsidRPr="00C4048C" w14:paraId="66E450F4" w14:textId="77777777" w:rsidTr="00E20EBE">
        <w:trPr>
          <w:trHeight w:val="674"/>
        </w:trPr>
        <w:tc>
          <w:tcPr>
            <w:tcW w:w="171" w:type="pct"/>
            <w:shd w:val="clear" w:color="auto" w:fill="auto"/>
            <w:vAlign w:val="center"/>
          </w:tcPr>
          <w:p w14:paraId="26EC0333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152" w:type="pct"/>
            <w:shd w:val="clear" w:color="auto" w:fill="auto"/>
          </w:tcPr>
          <w:p w14:paraId="4743717A" w14:textId="77777777" w:rsidR="00E02971" w:rsidRPr="003E0388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Оценка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Генподрядчика</w:t>
            </w: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016526C6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0,9</w:t>
            </w:r>
          </w:p>
        </w:tc>
        <w:tc>
          <w:tcPr>
            <w:tcW w:w="2473" w:type="pct"/>
            <w:gridSpan w:val="2"/>
            <w:shd w:val="clear" w:color="auto" w:fill="auto"/>
          </w:tcPr>
          <w:p w14:paraId="208D180E" w14:textId="77777777" w:rsidR="00E02971" w:rsidRPr="0018747B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 xml:space="preserve">Оценка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Генподрядчика</w:t>
            </w: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критерию 1. (квалификация</w:t>
            </w: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Участника)</w:t>
            </w:r>
          </w:p>
        </w:tc>
        <w:tc>
          <w:tcPr>
            <w:tcW w:w="421" w:type="pct"/>
            <w:shd w:val="clear" w:color="000000" w:fill="D8E4BC"/>
            <w:vAlign w:val="center"/>
          </w:tcPr>
          <w:p w14:paraId="5FE0854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4367243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160286F7" w14:textId="77777777" w:rsidTr="00E20EBE">
        <w:trPr>
          <w:trHeight w:val="674"/>
        </w:trPr>
        <w:tc>
          <w:tcPr>
            <w:tcW w:w="171" w:type="pct"/>
            <w:shd w:val="clear" w:color="auto" w:fill="auto"/>
            <w:vAlign w:val="center"/>
          </w:tcPr>
          <w:p w14:paraId="600282B8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152" w:type="pct"/>
            <w:shd w:val="clear" w:color="auto" w:fill="auto"/>
          </w:tcPr>
          <w:p w14:paraId="5B5DC421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Средняя арифметическая оценка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Субподрядчиков/Соисполнителей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373A066C" w14:textId="77777777" w:rsidR="00E02971" w:rsidRPr="004124CF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309" w:type="pct"/>
            <w:shd w:val="clear" w:color="auto" w:fill="auto"/>
          </w:tcPr>
          <w:p w14:paraId="48152E4E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Субподрядчиков/Соисполнителей</w:t>
            </w:r>
          </w:p>
        </w:tc>
        <w:tc>
          <w:tcPr>
            <w:tcW w:w="1164" w:type="pct"/>
          </w:tcPr>
          <w:p w14:paraId="6F9E54B4" w14:textId="77777777" w:rsidR="00E02971" w:rsidRPr="001A2739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273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</w: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  <w:lang w:val="en-US"/>
              </w:rPr>
              <w:t>i</w: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= </w: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</w:rPr>
              <w:object w:dxaOrig="2860" w:dyaOrig="700" w14:anchorId="76757553">
                <v:shape id="_x0000_i1026" type="#_x0000_t75" style="width:141.75pt;height:34.5pt" o:ole="">
                  <v:imagedata r:id="rId15" o:title=""/>
                </v:shape>
                <o:OLEObject Type="Embed" ProgID="Equation.3" ShapeID="_x0000_i1026" DrawAspect="Content" ObjectID="_1552977467" r:id="rId16"/>
              </w:objec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</w:rPr>
              <w:t>где:</w:t>
            </w:r>
          </w:p>
          <w:p w14:paraId="28246C96" w14:textId="77777777" w:rsidR="00E02971" w:rsidRPr="001A2739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27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</w:t>
            </w:r>
            <w:r w:rsidRPr="001A2739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n</w:t>
            </w:r>
            <w:proofErr w:type="spellEnd"/>
            <w:r w:rsidRPr="001A2739">
              <w:rPr>
                <w:rFonts w:ascii="Times New Roman" w:hAnsi="Times New Roman" w:cs="Times New Roman"/>
                <w:sz w:val="20"/>
                <w:szCs w:val="20"/>
              </w:rPr>
              <w:t xml:space="preserve"> – оценка квалификации по каждому субподрядчику/соисполнителю;</w:t>
            </w:r>
          </w:p>
          <w:p w14:paraId="18667F40" w14:textId="77777777" w:rsidR="00E02971" w:rsidRPr="001A2739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27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1A2739">
              <w:rPr>
                <w:rFonts w:ascii="Times New Roman" w:hAnsi="Times New Roman" w:cs="Times New Roman"/>
                <w:sz w:val="20"/>
                <w:szCs w:val="20"/>
              </w:rPr>
              <w:t xml:space="preserve"> – доля выполнения работ субподрядчиком, %;</w:t>
            </w:r>
          </w:p>
          <w:p w14:paraId="2F2C7C0A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27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1A2739">
              <w:rPr>
                <w:rFonts w:ascii="Times New Roman" w:hAnsi="Times New Roman" w:cs="Times New Roman"/>
                <w:sz w:val="20"/>
                <w:szCs w:val="20"/>
              </w:rPr>
              <w:t xml:space="preserve"> – общее количество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Субподрядчиков/Соисполнителей</w:t>
            </w:r>
            <w:r w:rsidRPr="001A273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1" w:type="pct"/>
            <w:shd w:val="clear" w:color="000000" w:fill="D8E4BC"/>
            <w:vAlign w:val="center"/>
          </w:tcPr>
          <w:p w14:paraId="589F518A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73080707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51BAB4CE" w14:textId="77777777" w:rsidTr="00E20EBE">
        <w:trPr>
          <w:trHeight w:val="70"/>
        </w:trPr>
        <w:tc>
          <w:tcPr>
            <w:tcW w:w="171" w:type="pct"/>
            <w:shd w:val="clear" w:color="auto" w:fill="auto"/>
            <w:vAlign w:val="center"/>
          </w:tcPr>
          <w:p w14:paraId="7A006919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2855" w:type="pct"/>
            <w:gridSpan w:val="3"/>
            <w:shd w:val="clear" w:color="auto" w:fill="auto"/>
          </w:tcPr>
          <w:p w14:paraId="7CCCED33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621CA">
              <w:rPr>
                <w:rFonts w:ascii="Times New Roman" w:hAnsi="Times New Roman" w:cs="Times New Roman"/>
                <w:sz w:val="20"/>
                <w:szCs w:val="20"/>
              </w:rPr>
              <w:t xml:space="preserve">Оценка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Генподрядчика</w:t>
            </w:r>
            <w:r w:rsidRPr="008621CA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8621C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85" w:type="pct"/>
            <w:gridSpan w:val="2"/>
          </w:tcPr>
          <w:p w14:paraId="5CB4A6F3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t>Общая оценка Q=</w:t>
            </w: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sym w:font="Symbol" w:char="F053"/>
            </w: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  <w:t>A</w:t>
            </w: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389" w:type="pct"/>
            <w:shd w:val="clear" w:color="auto" w:fill="auto"/>
            <w:vAlign w:val="center"/>
          </w:tcPr>
          <w:p w14:paraId="1975A800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02B73482" w14:textId="77777777" w:rsidR="00E02971" w:rsidRPr="00D14AE6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D14AE6">
        <w:rPr>
          <w:rFonts w:ascii="Times New Roman" w:hAnsi="Times New Roman" w:cs="Times New Roman"/>
          <w:i/>
          <w:sz w:val="24"/>
          <w:szCs w:val="24"/>
        </w:rPr>
        <w:t>*</w:t>
      </w:r>
      <w:r>
        <w:rPr>
          <w:rFonts w:ascii="Times New Roman" w:hAnsi="Times New Roman" w:cs="Times New Roman"/>
          <w:i/>
          <w:sz w:val="24"/>
          <w:szCs w:val="24"/>
        </w:rPr>
        <w:t xml:space="preserve">* </w:t>
      </w:r>
      <w:r w:rsidRPr="00D14AE6">
        <w:rPr>
          <w:rFonts w:ascii="Times New Roman" w:hAnsi="Times New Roman" w:cs="Times New Roman"/>
          <w:i/>
          <w:sz w:val="20"/>
          <w:szCs w:val="20"/>
        </w:rPr>
        <w:t xml:space="preserve">При оценке квалификации Субподрядчиков/Соисполнителей </w:t>
      </w:r>
      <w:r>
        <w:rPr>
          <w:rFonts w:ascii="Times New Roman" w:hAnsi="Times New Roman" w:cs="Times New Roman"/>
          <w:i/>
          <w:sz w:val="20"/>
          <w:szCs w:val="20"/>
        </w:rPr>
        <w:t>п</w:t>
      </w:r>
      <w:r w:rsidRPr="00D14AE6">
        <w:rPr>
          <w:rFonts w:ascii="Times New Roman" w:hAnsi="Times New Roman" w:cs="Times New Roman"/>
          <w:i/>
          <w:sz w:val="20"/>
          <w:szCs w:val="20"/>
        </w:rPr>
        <w:t>ункт 6</w:t>
      </w:r>
      <w:r>
        <w:rPr>
          <w:rFonts w:ascii="Times New Roman" w:hAnsi="Times New Roman" w:cs="Times New Roman"/>
          <w:i/>
          <w:sz w:val="20"/>
          <w:szCs w:val="20"/>
        </w:rPr>
        <w:t xml:space="preserve"> критерия </w:t>
      </w:r>
      <w:r w:rsidRPr="00BC5C00">
        <w:rPr>
          <w:rFonts w:ascii="Times New Roman" w:hAnsi="Times New Roman" w:cs="Times New Roman"/>
          <w:i/>
          <w:sz w:val="20"/>
          <w:szCs w:val="20"/>
        </w:rPr>
        <w:t>1. (оценка квалификации Участника)</w:t>
      </w:r>
      <w:r w:rsidRPr="00D14AE6">
        <w:rPr>
          <w:rFonts w:ascii="Times New Roman" w:hAnsi="Times New Roman" w:cs="Times New Roman"/>
          <w:i/>
          <w:sz w:val="20"/>
          <w:szCs w:val="20"/>
        </w:rPr>
        <w:t xml:space="preserve"> оценивается согласно предложению Генподрядчика (Участника).</w:t>
      </w:r>
      <w:r>
        <w:rPr>
          <w:rFonts w:ascii="Times New Roman" w:hAnsi="Times New Roman" w:cs="Times New Roman"/>
          <w:i/>
          <w:sz w:val="20"/>
          <w:szCs w:val="20"/>
        </w:rPr>
        <w:t xml:space="preserve"> Оценка </w:t>
      </w:r>
      <w:r w:rsidRPr="00D14AE6">
        <w:rPr>
          <w:rFonts w:ascii="Times New Roman" w:hAnsi="Times New Roman" w:cs="Times New Roman"/>
          <w:i/>
          <w:sz w:val="20"/>
          <w:szCs w:val="20"/>
        </w:rPr>
        <w:t>Субподрядчиков/Соисполнителей</w:t>
      </w:r>
      <w:r>
        <w:rPr>
          <w:rFonts w:ascii="Times New Roman" w:hAnsi="Times New Roman" w:cs="Times New Roman"/>
          <w:i/>
          <w:sz w:val="20"/>
          <w:szCs w:val="20"/>
        </w:rPr>
        <w:t>, выполняющих работы/оказывающих услуги менее 10 % от объема работ/услуг не производиться.</w:t>
      </w:r>
    </w:p>
    <w:p w14:paraId="49660165" w14:textId="77777777" w:rsidR="00E02971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95052F0" w14:textId="77777777" w:rsidR="00E02971" w:rsidRPr="007B6591" w:rsidRDefault="00E02971" w:rsidP="00E02971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14:paraId="498AAA76" w14:textId="77777777" w:rsidR="00E02971" w:rsidRDefault="00E02971" w:rsidP="00E02971">
      <w:pPr>
        <w:pStyle w:val="af9"/>
        <w:ind w:left="0"/>
        <w:jc w:val="both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</w:t>
      </w:r>
    </w:p>
    <w:p w14:paraId="67BA5292" w14:textId="77777777" w:rsidR="00E02971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70"/>
        <w:gridCol w:w="427"/>
        <w:gridCol w:w="4368"/>
        <w:gridCol w:w="359"/>
        <w:gridCol w:w="4193"/>
      </w:tblGrid>
      <w:tr w:rsidR="00E02971" w:rsidRPr="00377726" w14:paraId="37DBD48C" w14:textId="77777777" w:rsidTr="00E20EBE">
        <w:tc>
          <w:tcPr>
            <w:tcW w:w="1846" w:type="pct"/>
            <w:tcBorders>
              <w:bottom w:val="single" w:sz="4" w:space="0" w:color="auto"/>
            </w:tcBorders>
          </w:tcPr>
          <w:p w14:paraId="71FEA5D8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512D4482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50A9FE9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249834F5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  <w:tcBorders>
              <w:bottom w:val="single" w:sz="4" w:space="0" w:color="auto"/>
            </w:tcBorders>
          </w:tcPr>
          <w:p w14:paraId="7E344F86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14:paraId="63CE076B" w14:textId="77777777" w:rsidTr="00E20EBE">
        <w:tc>
          <w:tcPr>
            <w:tcW w:w="1846" w:type="pct"/>
            <w:tcBorders>
              <w:top w:val="single" w:sz="4" w:space="0" w:color="auto"/>
            </w:tcBorders>
          </w:tcPr>
          <w:p w14:paraId="0775C4EC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4C103ED7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2647A549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259C9991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5" w:type="pct"/>
            <w:tcBorders>
              <w:top w:val="single" w:sz="4" w:space="0" w:color="auto"/>
            </w:tcBorders>
          </w:tcPr>
          <w:p w14:paraId="03BC246C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14:paraId="1D4EAC3A" w14:textId="77777777" w:rsidTr="00E20EBE">
        <w:tc>
          <w:tcPr>
            <w:tcW w:w="1846" w:type="pct"/>
          </w:tcPr>
          <w:p w14:paraId="71FF78F2" w14:textId="77777777" w:rsidR="00E02971" w:rsidRPr="00377726" w:rsidRDefault="00E02971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14:paraId="70CFDD6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716D1A5E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01998EA6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</w:tcPr>
          <w:p w14:paraId="7B022B9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6E31FBD1" w14:textId="77777777" w:rsidR="00E02971" w:rsidRPr="00C7610E" w:rsidRDefault="00E02971" w:rsidP="00E02971">
      <w:pPr>
        <w:tabs>
          <w:tab w:val="left" w:pos="5385"/>
        </w:tabs>
        <w:spacing w:before="1320"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E02971" w:rsidRPr="00C7610E" w:rsidSect="00E20EBE">
          <w:pgSz w:w="16838" w:h="11906" w:orient="landscape"/>
          <w:pgMar w:top="426" w:right="1103" w:bottom="850" w:left="1134" w:header="708" w:footer="708" w:gutter="0"/>
          <w:cols w:space="708"/>
          <w:docGrid w:linePitch="360"/>
        </w:sectPr>
      </w:pPr>
    </w:p>
    <w:p w14:paraId="52A3B53E" w14:textId="77777777" w:rsidR="005F40DA" w:rsidRPr="006B75F0" w:rsidRDefault="005F40DA" w:rsidP="005F40DA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</w:t>
      </w:r>
      <w:r w:rsidRPr="006B75F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D120D">
        <w:rPr>
          <w:rFonts w:ascii="Times New Roman" w:hAnsi="Times New Roman" w:cs="Times New Roman"/>
          <w:b/>
          <w:sz w:val="24"/>
          <w:szCs w:val="24"/>
        </w:rPr>
        <w:t>Оценка коммерческого предложения</w:t>
      </w:r>
    </w:p>
    <w:p w14:paraId="39369917" w14:textId="77777777" w:rsidR="005F0480" w:rsidRPr="006B75F0" w:rsidRDefault="005F0480" w:rsidP="005F0480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2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4"/>
        <w:gridCol w:w="2800"/>
        <w:gridCol w:w="1192"/>
        <w:gridCol w:w="2477"/>
        <w:gridCol w:w="8535"/>
      </w:tblGrid>
      <w:tr w:rsidR="005F0480" w:rsidRPr="00E3219B" w14:paraId="51948BEE" w14:textId="77777777" w:rsidTr="001A206E">
        <w:trPr>
          <w:trHeight w:val="20"/>
        </w:trPr>
        <w:tc>
          <w:tcPr>
            <w:tcW w:w="178" w:type="pct"/>
            <w:shd w:val="clear" w:color="auto" w:fill="auto"/>
            <w:vAlign w:val="center"/>
            <w:hideMark/>
          </w:tcPr>
          <w:p w14:paraId="7E9BCCA9" w14:textId="77777777" w:rsidR="005F0480" w:rsidRPr="00E3219B" w:rsidRDefault="005F0480" w:rsidP="001A206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t>№</w:t>
            </w:r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>п/п</w:t>
            </w:r>
          </w:p>
        </w:tc>
        <w:tc>
          <w:tcPr>
            <w:tcW w:w="900" w:type="pct"/>
            <w:shd w:val="clear" w:color="auto" w:fill="auto"/>
            <w:vAlign w:val="center"/>
            <w:hideMark/>
          </w:tcPr>
          <w:p w14:paraId="3A077046" w14:textId="77777777" w:rsidR="005F0480" w:rsidRPr="00E3219B" w:rsidRDefault="005F0480" w:rsidP="001A206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t>Критерии оценки</w:t>
            </w:r>
          </w:p>
        </w:tc>
        <w:tc>
          <w:tcPr>
            <w:tcW w:w="383" w:type="pct"/>
            <w:shd w:val="clear" w:color="auto" w:fill="auto"/>
            <w:vAlign w:val="center"/>
            <w:hideMark/>
          </w:tcPr>
          <w:p w14:paraId="4A6AF117" w14:textId="77777777" w:rsidR="005F0480" w:rsidRPr="00E3219B" w:rsidRDefault="005F0480" w:rsidP="001A206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796" w:type="pct"/>
            <w:shd w:val="clear" w:color="auto" w:fill="auto"/>
            <w:vAlign w:val="center"/>
            <w:hideMark/>
          </w:tcPr>
          <w:p w14:paraId="03AFDA06" w14:textId="77777777" w:rsidR="005F0480" w:rsidRPr="00E3219B" w:rsidRDefault="005F0480" w:rsidP="001A206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2743" w:type="pct"/>
            <w:vAlign w:val="center"/>
          </w:tcPr>
          <w:p w14:paraId="0C4BC36B" w14:textId="77777777" w:rsidR="005F0480" w:rsidRPr="00E3219B" w:rsidRDefault="005F0480" w:rsidP="001A206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</w:tr>
      <w:tr w:rsidR="005F0480" w:rsidRPr="00E3219B" w14:paraId="3B446CA5" w14:textId="77777777" w:rsidTr="001A206E">
        <w:trPr>
          <w:trHeight w:val="20"/>
        </w:trPr>
        <w:tc>
          <w:tcPr>
            <w:tcW w:w="178" w:type="pct"/>
            <w:shd w:val="clear" w:color="auto" w:fill="auto"/>
            <w:hideMark/>
          </w:tcPr>
          <w:p w14:paraId="4AC8FBCF" w14:textId="77777777" w:rsidR="005F0480" w:rsidRPr="00E3219B" w:rsidRDefault="005F0480" w:rsidP="001A206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00" w:type="pct"/>
            <w:shd w:val="clear" w:color="auto" w:fill="auto"/>
            <w:hideMark/>
          </w:tcPr>
          <w:p w14:paraId="1B70FF94" w14:textId="77777777" w:rsidR="005F0480" w:rsidRPr="00E3219B" w:rsidRDefault="005F0480" w:rsidP="001A206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3" w:type="pct"/>
            <w:shd w:val="clear" w:color="auto" w:fill="auto"/>
            <w:hideMark/>
          </w:tcPr>
          <w:p w14:paraId="5909A043" w14:textId="77777777" w:rsidR="005F0480" w:rsidRPr="00E3219B" w:rsidRDefault="005F0480" w:rsidP="001A206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Т</w:t>
            </w:r>
          </w:p>
        </w:tc>
        <w:tc>
          <w:tcPr>
            <w:tcW w:w="796" w:type="pct"/>
            <w:shd w:val="clear" w:color="auto" w:fill="auto"/>
            <w:hideMark/>
          </w:tcPr>
          <w:p w14:paraId="61561FD3" w14:textId="77777777" w:rsidR="005F0480" w:rsidRPr="00E3219B" w:rsidRDefault="005F0480" w:rsidP="001A206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43" w:type="pct"/>
          </w:tcPr>
          <w:p w14:paraId="400FDAA9" w14:textId="77777777" w:rsidR="005F0480" w:rsidRPr="00E3219B" w:rsidRDefault="005F0480" w:rsidP="001A206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5F0480" w:rsidRPr="00E3219B" w14:paraId="55A86DEC" w14:textId="77777777" w:rsidTr="001A206E">
        <w:trPr>
          <w:trHeight w:val="20"/>
        </w:trPr>
        <w:tc>
          <w:tcPr>
            <w:tcW w:w="178" w:type="pct"/>
            <w:shd w:val="clear" w:color="auto" w:fill="auto"/>
            <w:vAlign w:val="center"/>
            <w:hideMark/>
          </w:tcPr>
          <w:p w14:paraId="4B08DB52" w14:textId="77777777" w:rsidR="005F0480" w:rsidRPr="00E3219B" w:rsidRDefault="005F0480" w:rsidP="001A206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900" w:type="pct"/>
            <w:shd w:val="clear" w:color="auto" w:fill="auto"/>
            <w:hideMark/>
          </w:tcPr>
          <w:p w14:paraId="2DD2A96A" w14:textId="77777777" w:rsidR="005F0480" w:rsidRPr="00E3219B" w:rsidRDefault="005F0480" w:rsidP="001A206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19B">
              <w:rPr>
                <w:rFonts w:ascii="Times New Roman" w:hAnsi="Times New Roman"/>
                <w:sz w:val="20"/>
                <w:szCs w:val="20"/>
              </w:rPr>
              <w:t>Уровень цены заявки</w:t>
            </w:r>
          </w:p>
        </w:tc>
        <w:tc>
          <w:tcPr>
            <w:tcW w:w="383" w:type="pct"/>
            <w:shd w:val="clear" w:color="auto" w:fill="auto"/>
            <w:vAlign w:val="center"/>
            <w:hideMark/>
          </w:tcPr>
          <w:p w14:paraId="05BA0C12" w14:textId="77777777" w:rsidR="005F0480" w:rsidRPr="00E3219B" w:rsidRDefault="005F0480" w:rsidP="001A206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1,0</w:t>
            </w:r>
          </w:p>
        </w:tc>
        <w:tc>
          <w:tcPr>
            <w:tcW w:w="796" w:type="pct"/>
            <w:shd w:val="clear" w:color="auto" w:fill="auto"/>
            <w:hideMark/>
          </w:tcPr>
          <w:p w14:paraId="4D6DC9BB" w14:textId="77777777" w:rsidR="005F0480" w:rsidRPr="00E3219B" w:rsidRDefault="005F0480" w:rsidP="001A206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19B">
              <w:rPr>
                <w:rFonts w:ascii="Times New Roman" w:hAnsi="Times New Roman"/>
                <w:sz w:val="20"/>
                <w:szCs w:val="20"/>
              </w:rPr>
              <w:t>Коммерческое предложение участника</w:t>
            </w:r>
          </w:p>
        </w:tc>
        <w:tc>
          <w:tcPr>
            <w:tcW w:w="2743" w:type="pct"/>
          </w:tcPr>
          <w:p w14:paraId="07E0F7CF" w14:textId="77777777" w:rsidR="005F0480" w:rsidRPr="009E78BF" w:rsidRDefault="005F0480" w:rsidP="001A20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1DD7">
              <w:rPr>
                <w:rFonts w:ascii="Times New Roman" w:hAnsi="Times New Roman"/>
                <w:b/>
                <w:sz w:val="20"/>
                <w:szCs w:val="20"/>
              </w:rPr>
              <w:t>В</w:t>
            </w:r>
            <w:r w:rsidRPr="00781DD7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1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 xml:space="preserve"> – коммерческое пре</w:t>
            </w:r>
            <w:r>
              <w:rPr>
                <w:rFonts w:ascii="Times New Roman" w:hAnsi="Times New Roman"/>
                <w:sz w:val="20"/>
                <w:szCs w:val="20"/>
              </w:rPr>
              <w:t>дложение участника по форме 2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 xml:space="preserve"> с учетом оплаты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оказанных услуг 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>в течение 3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 xml:space="preserve"> календарных дней без НДС</w:t>
            </w:r>
            <w:r>
              <w:rPr>
                <w:rFonts w:ascii="Times New Roman" w:hAnsi="Times New Roman"/>
                <w:sz w:val="20"/>
                <w:szCs w:val="20"/>
              </w:rPr>
              <w:t>*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>;</w:t>
            </w:r>
          </w:p>
          <w:p w14:paraId="5C8F70C0" w14:textId="77777777" w:rsidR="005F0480" w:rsidRPr="009E78BF" w:rsidRDefault="005F0480" w:rsidP="001A20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1DD7">
              <w:rPr>
                <w:rFonts w:ascii="Times New Roman" w:hAnsi="Times New Roman"/>
                <w:b/>
                <w:sz w:val="20"/>
                <w:szCs w:val="20"/>
              </w:rPr>
              <w:t>В</w:t>
            </w:r>
            <w:r w:rsidRPr="00781DD7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2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 xml:space="preserve"> – коммерческое пр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едложение участника по форме </w:t>
            </w:r>
            <w:r w:rsidRPr="00B039DB">
              <w:rPr>
                <w:rFonts w:ascii="Times New Roman" w:hAnsi="Times New Roman"/>
                <w:sz w:val="20"/>
                <w:szCs w:val="20"/>
              </w:rPr>
              <w:t>2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 xml:space="preserve">, с учетом оплаты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оказанных услуг 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>в течение 105 календарных дней без НДС</w:t>
            </w:r>
            <w:r>
              <w:rPr>
                <w:rFonts w:ascii="Times New Roman" w:hAnsi="Times New Roman"/>
                <w:sz w:val="20"/>
                <w:szCs w:val="20"/>
              </w:rPr>
              <w:t>*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>;</w:t>
            </w:r>
          </w:p>
          <w:p w14:paraId="05E56A91" w14:textId="77777777" w:rsidR="005F0480" w:rsidRPr="009E78BF" w:rsidRDefault="005F0480" w:rsidP="001A20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1DD7">
              <w:rPr>
                <w:rFonts w:ascii="Times New Roman" w:hAnsi="Times New Roman"/>
                <w:b/>
                <w:sz w:val="20"/>
                <w:szCs w:val="20"/>
              </w:rPr>
              <w:t>В</w:t>
            </w:r>
            <w:r w:rsidRPr="00781DD7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3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 xml:space="preserve"> –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 xml:space="preserve">стоимость коммерческого предложения при сроке оплаты 105 дней с коэффициентом снижения 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>,8%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без НДС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 xml:space="preserve"> (В</w:t>
            </w:r>
            <w:r w:rsidRPr="009E78BF">
              <w:rPr>
                <w:rFonts w:ascii="Times New Roman" w:hAnsi="Times New Roman"/>
                <w:sz w:val="20"/>
                <w:szCs w:val="20"/>
                <w:vertAlign w:val="subscript"/>
              </w:rPr>
              <w:t>3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 xml:space="preserve"> = В</w:t>
            </w:r>
            <w:r w:rsidRPr="009E78BF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>,8%)</w:t>
            </w:r>
            <w:r>
              <w:rPr>
                <w:rFonts w:ascii="Times New Roman" w:hAnsi="Times New Roman"/>
                <w:sz w:val="20"/>
                <w:szCs w:val="20"/>
              </w:rPr>
              <w:t>*;</w:t>
            </w:r>
          </w:p>
          <w:p w14:paraId="4D35F6F8" w14:textId="77777777" w:rsidR="005F0480" w:rsidRPr="002B70F6" w:rsidRDefault="005F0480" w:rsidP="001A20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1DD7">
              <w:rPr>
                <w:rFonts w:ascii="Times New Roman" w:hAnsi="Times New Roman"/>
                <w:b/>
                <w:sz w:val="20"/>
                <w:szCs w:val="20"/>
              </w:rPr>
              <w:t>В</w:t>
            </w:r>
            <w:r w:rsidRPr="00781DD7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4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–</w:t>
            </w:r>
            <w:r w:rsidRPr="00B039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>коммерческое пр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едложение участника по форме </w:t>
            </w:r>
            <w:r w:rsidRPr="00947C4C">
              <w:rPr>
                <w:rFonts w:ascii="Times New Roman" w:hAnsi="Times New Roman"/>
                <w:sz w:val="20"/>
                <w:szCs w:val="20"/>
              </w:rPr>
              <w:t>2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 xml:space="preserve">, с учетом оплаты </w:t>
            </w:r>
            <w:r>
              <w:rPr>
                <w:rFonts w:ascii="Times New Roman" w:hAnsi="Times New Roman"/>
                <w:sz w:val="20"/>
                <w:szCs w:val="20"/>
              </w:rPr>
              <w:t>оказанных услуг в течение 30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 xml:space="preserve"> календарных дней без НДС</w:t>
            </w:r>
            <w:r w:rsidRPr="00B039DB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/>
                <w:sz w:val="20"/>
                <w:szCs w:val="20"/>
              </w:rPr>
              <w:t>только для субъектов МСП);</w:t>
            </w:r>
          </w:p>
          <w:p w14:paraId="2A506E13" w14:textId="77777777" w:rsidR="005F0480" w:rsidRPr="009E78BF" w:rsidRDefault="005F0480" w:rsidP="001A20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1DD7">
              <w:rPr>
                <w:rFonts w:ascii="Times New Roman" w:hAnsi="Times New Roman"/>
                <w:b/>
                <w:sz w:val="20"/>
                <w:szCs w:val="20"/>
              </w:rPr>
              <w:t>В</w:t>
            </w:r>
            <w:r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5</w:t>
            </w:r>
            <w:r w:rsidRPr="00B039DB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 xml:space="preserve"> </w:t>
            </w:r>
            <w:r w:rsidRPr="00B039DB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>оптимальное для Заказчика коммерческое предложение без НДС.</w:t>
            </w:r>
          </w:p>
          <w:p w14:paraId="6A9B8A8B" w14:textId="77777777" w:rsidR="005F0480" w:rsidRDefault="005F0480" w:rsidP="001A20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209A">
              <w:rPr>
                <w:rFonts w:ascii="Times New Roman" w:hAnsi="Times New Roman"/>
                <w:sz w:val="20"/>
                <w:szCs w:val="20"/>
              </w:rPr>
              <w:t>Оптимальным коммерческим предложением (В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>5</w:t>
            </w:r>
            <w:r w:rsidRPr="0072209A">
              <w:rPr>
                <w:rFonts w:ascii="Times New Roman" w:hAnsi="Times New Roman"/>
                <w:sz w:val="20"/>
                <w:szCs w:val="20"/>
              </w:rPr>
              <w:t>) для Заказчика считается наименьший из двух показателей - В</w:t>
            </w:r>
            <w:r w:rsidRPr="0072209A">
              <w:rPr>
                <w:rFonts w:ascii="Times New Roman" w:hAnsi="Times New Roman"/>
                <w:sz w:val="20"/>
                <w:szCs w:val="20"/>
                <w:vertAlign w:val="subscript"/>
              </w:rPr>
              <w:t>3</w:t>
            </w:r>
            <w:r w:rsidRPr="0072209A">
              <w:rPr>
                <w:rFonts w:ascii="Times New Roman" w:hAnsi="Times New Roman"/>
                <w:sz w:val="20"/>
                <w:szCs w:val="20"/>
              </w:rPr>
              <w:t xml:space="preserve"> или В</w:t>
            </w:r>
            <w:r w:rsidRPr="0072209A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  <w:r w:rsidRPr="00722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(или </w:t>
            </w:r>
            <w:r w:rsidRPr="0072209A">
              <w:rPr>
                <w:rFonts w:ascii="Times New Roman" w:hAnsi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только для субъектов МСП). </w:t>
            </w:r>
          </w:p>
          <w:p w14:paraId="6C1EE6D0" w14:textId="77777777" w:rsidR="005F0480" w:rsidRDefault="005F0480" w:rsidP="001A20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209A">
              <w:rPr>
                <w:rFonts w:ascii="Times New Roman" w:hAnsi="Times New Roman"/>
                <w:sz w:val="20"/>
                <w:szCs w:val="20"/>
              </w:rPr>
              <w:t>Если В</w:t>
            </w:r>
            <w:r w:rsidRPr="0072209A">
              <w:rPr>
                <w:rFonts w:ascii="Times New Roman" w:hAnsi="Times New Roman"/>
                <w:sz w:val="20"/>
                <w:szCs w:val="20"/>
                <w:vertAlign w:val="subscript"/>
              </w:rPr>
              <w:t>3</w:t>
            </w:r>
            <w:r w:rsidRPr="0072209A">
              <w:rPr>
                <w:rFonts w:ascii="Times New Roman" w:hAnsi="Times New Roman"/>
                <w:sz w:val="20"/>
                <w:szCs w:val="20"/>
              </w:rPr>
              <w:t>=В</w:t>
            </w:r>
            <w:r w:rsidRPr="0072209A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  <w:r w:rsidRPr="0072209A">
              <w:rPr>
                <w:rFonts w:ascii="Times New Roman" w:hAnsi="Times New Roman"/>
                <w:sz w:val="20"/>
                <w:szCs w:val="20"/>
              </w:rPr>
              <w:t>, то оптимальным коммерческим предложением (В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>5</w:t>
            </w:r>
            <w:r w:rsidRPr="0072209A">
              <w:rPr>
                <w:rFonts w:ascii="Times New Roman" w:hAnsi="Times New Roman"/>
                <w:sz w:val="20"/>
                <w:szCs w:val="20"/>
              </w:rPr>
              <w:t>) является В</w:t>
            </w:r>
            <w:r w:rsidRPr="0072209A">
              <w:rPr>
                <w:rFonts w:ascii="Times New Roman" w:hAnsi="Times New Roman"/>
                <w:sz w:val="20"/>
                <w:szCs w:val="20"/>
                <w:vertAlign w:val="subscript"/>
              </w:rPr>
              <w:t>3.</w:t>
            </w:r>
            <w:r w:rsidRPr="00722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8899E1D" w14:textId="77777777" w:rsidR="005F0480" w:rsidRPr="00B039DB" w:rsidRDefault="005F0480" w:rsidP="001A20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vertAlign w:val="subscript"/>
              </w:rPr>
            </w:pPr>
            <w:r w:rsidRPr="0072209A">
              <w:rPr>
                <w:rFonts w:ascii="Times New Roman" w:hAnsi="Times New Roman"/>
                <w:sz w:val="20"/>
                <w:szCs w:val="20"/>
              </w:rPr>
              <w:t>Если В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72209A">
              <w:rPr>
                <w:rFonts w:ascii="Times New Roman" w:hAnsi="Times New Roman"/>
                <w:sz w:val="20"/>
                <w:szCs w:val="20"/>
              </w:rPr>
              <w:t>=В</w:t>
            </w:r>
            <w:r w:rsidRPr="0072209A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  <w:r w:rsidRPr="0072209A">
              <w:rPr>
                <w:rFonts w:ascii="Times New Roman" w:hAnsi="Times New Roman"/>
                <w:sz w:val="20"/>
                <w:szCs w:val="20"/>
              </w:rPr>
              <w:t>, то оптимальным коммерческим предложением (В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>5</w:t>
            </w:r>
            <w:r w:rsidRPr="0072209A">
              <w:rPr>
                <w:rFonts w:ascii="Times New Roman" w:hAnsi="Times New Roman"/>
                <w:sz w:val="20"/>
                <w:szCs w:val="20"/>
              </w:rPr>
              <w:t>) является В</w:t>
            </w:r>
            <w:r w:rsidRPr="0072209A">
              <w:rPr>
                <w:rFonts w:ascii="Times New Roman" w:hAnsi="Times New Roman"/>
                <w:sz w:val="20"/>
                <w:szCs w:val="20"/>
                <w:vertAlign w:val="subscript"/>
              </w:rPr>
              <w:t>2.</w:t>
            </w:r>
          </w:p>
          <w:p w14:paraId="5283B5BF" w14:textId="77777777" w:rsidR="005F0480" w:rsidRDefault="005F0480" w:rsidP="001A20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vertAlign w:val="subscript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 случае, если участник является субъектов МСП, то </w:t>
            </w:r>
            <w:r w:rsidRPr="0072209A">
              <w:rPr>
                <w:rFonts w:ascii="Times New Roman" w:hAnsi="Times New Roman"/>
                <w:sz w:val="20"/>
                <w:szCs w:val="20"/>
              </w:rPr>
              <w:t>оптимальным коммерческим предложением (В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>5</w:t>
            </w:r>
            <w:r w:rsidRPr="0072209A">
              <w:rPr>
                <w:rFonts w:ascii="Times New Roman" w:hAnsi="Times New Roman"/>
                <w:sz w:val="20"/>
                <w:szCs w:val="20"/>
              </w:rPr>
              <w:t>) является В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>4</w:t>
            </w:r>
          </w:p>
          <w:p w14:paraId="21E039EE" w14:textId="77777777" w:rsidR="005F0480" w:rsidRDefault="005F0480" w:rsidP="001A20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Итоговое значение критерия определяется по формуле:</w:t>
            </w:r>
          </w:p>
          <w:p w14:paraId="321B1543" w14:textId="77777777" w:rsidR="005F0480" w:rsidRPr="009E78BF" w:rsidRDefault="005F0480" w:rsidP="001A206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E78BF">
              <w:rPr>
                <w:rFonts w:ascii="Times New Roman" w:hAnsi="Times New Roman"/>
                <w:b/>
                <w:sz w:val="20"/>
                <w:szCs w:val="20"/>
              </w:rPr>
              <w:t>S=10 х (В</w:t>
            </w:r>
            <w:r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5</w:t>
            </w:r>
            <w:r w:rsidRPr="009E78BF">
              <w:rPr>
                <w:rFonts w:ascii="Times New Roman" w:hAnsi="Times New Roman"/>
                <w:b/>
                <w:sz w:val="20"/>
                <w:szCs w:val="20"/>
              </w:rPr>
              <w:t>min/В</w:t>
            </w:r>
            <w:r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5</w:t>
            </w:r>
            <w:r w:rsidRPr="009E78BF">
              <w:rPr>
                <w:rFonts w:ascii="Times New Roman" w:hAnsi="Times New Roman"/>
                <w:b/>
                <w:sz w:val="20"/>
                <w:szCs w:val="20"/>
              </w:rPr>
              <w:t>) где:</w:t>
            </w:r>
            <w:r w:rsidRPr="009E78BF">
              <w:rPr>
                <w:rFonts w:ascii="Times New Roman" w:hAnsi="Times New Roman"/>
                <w:b/>
                <w:sz w:val="20"/>
                <w:szCs w:val="20"/>
              </w:rPr>
              <w:tab/>
            </w:r>
            <w:r w:rsidRPr="009E78BF">
              <w:rPr>
                <w:rFonts w:ascii="Times New Roman" w:hAnsi="Times New Roman"/>
                <w:b/>
                <w:sz w:val="20"/>
                <w:szCs w:val="20"/>
              </w:rPr>
              <w:tab/>
            </w:r>
          </w:p>
          <w:p w14:paraId="540B6ED9" w14:textId="77777777" w:rsidR="005F0480" w:rsidRPr="00E3219B" w:rsidRDefault="005F0480" w:rsidP="001A206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78BF">
              <w:rPr>
                <w:rFonts w:ascii="Times New Roman" w:hAnsi="Times New Roman"/>
                <w:b/>
                <w:sz w:val="20"/>
                <w:szCs w:val="20"/>
              </w:rPr>
              <w:t>В</w:t>
            </w:r>
            <w:r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5</w:t>
            </w:r>
            <w:r w:rsidRPr="009E78BF">
              <w:rPr>
                <w:rFonts w:ascii="Times New Roman" w:hAnsi="Times New Roman"/>
                <w:b/>
                <w:sz w:val="20"/>
                <w:szCs w:val="20"/>
              </w:rPr>
              <w:t>min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>– минимальная оптимальная цена заявки среди всех участников без НДС.</w:t>
            </w:r>
          </w:p>
        </w:tc>
      </w:tr>
    </w:tbl>
    <w:p w14:paraId="398DD093" w14:textId="77777777" w:rsidR="005F0480" w:rsidRPr="00766FD6" w:rsidRDefault="005F0480" w:rsidP="005F0480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58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417"/>
        <w:gridCol w:w="1559"/>
        <w:gridCol w:w="1843"/>
        <w:gridCol w:w="2268"/>
        <w:gridCol w:w="2126"/>
        <w:gridCol w:w="1560"/>
        <w:gridCol w:w="1701"/>
        <w:gridCol w:w="1275"/>
        <w:gridCol w:w="1276"/>
      </w:tblGrid>
      <w:tr w:rsidR="005F0480" w14:paraId="54F9DF69" w14:textId="77777777" w:rsidTr="001A206E">
        <w:trPr>
          <w:trHeight w:val="915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876914" w14:textId="77777777" w:rsidR="005F0480" w:rsidRPr="00B03FBF" w:rsidRDefault="005F0480" w:rsidP="001A206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t>№</w:t>
            </w:r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>п/п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D6D74B" w14:textId="77777777" w:rsidR="005F0480" w:rsidRPr="00B03FBF" w:rsidRDefault="005F0480" w:rsidP="001A206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У</w:t>
            </w:r>
            <w:r w:rsidRPr="00B03FBF">
              <w:rPr>
                <w:rFonts w:ascii="Times New Roman" w:hAnsi="Times New Roman"/>
                <w:b/>
                <w:bCs/>
                <w:sz w:val="20"/>
                <w:szCs w:val="20"/>
              </w:rPr>
              <w:t>частник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ов</w:t>
            </w:r>
            <w:r w:rsidRPr="00B03FB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0E2679" w14:textId="77777777" w:rsidR="005F0480" w:rsidRDefault="005F0480" w:rsidP="001A206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Коммерческое предложение Форма 2</w:t>
            </w:r>
          </w:p>
          <w:p w14:paraId="4FE6BBB5" w14:textId="77777777" w:rsidR="005F0480" w:rsidRPr="00B03FBF" w:rsidRDefault="005F0480" w:rsidP="001A206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(с</w:t>
            </w:r>
            <w:r w:rsidRPr="00B03FBF">
              <w:rPr>
                <w:rFonts w:ascii="Times New Roman" w:hAnsi="Times New Roman"/>
                <w:b/>
                <w:bCs/>
                <w:sz w:val="20"/>
                <w:szCs w:val="20"/>
              </w:rPr>
              <w:t>рок оплаты 3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  <w:r w:rsidRPr="00B03FB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дней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BC0118" w14:textId="77777777" w:rsidR="005F0480" w:rsidRPr="00B03FBF" w:rsidRDefault="005F0480" w:rsidP="001A206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Коммерческое предложение Форма 2 (с</w:t>
            </w:r>
            <w:r w:rsidRPr="00B03FB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рок оплаты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105</w:t>
            </w:r>
            <w:r w:rsidRPr="00B03FB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дней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82D69B" w14:textId="77777777" w:rsidR="005F0480" w:rsidRPr="00B03FBF" w:rsidRDefault="005F0480" w:rsidP="001A206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03FB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Стоимость предложения при сроке оплаты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105</w:t>
            </w:r>
            <w:r w:rsidRPr="00B03FB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дней с коэффициентом снижения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  <w:r w:rsidRPr="00B03FBF">
              <w:rPr>
                <w:rFonts w:ascii="Times New Roman" w:hAnsi="Times New Roman"/>
                <w:b/>
                <w:bCs/>
                <w:sz w:val="20"/>
                <w:szCs w:val="20"/>
              </w:rPr>
              <w:t>,8%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FA677" w14:textId="77777777" w:rsidR="005F0480" w:rsidRDefault="005F0480" w:rsidP="001A206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Коммерческое предложение Форма 2 (с</w:t>
            </w:r>
            <w:r w:rsidRPr="00B03FB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рок оплаты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30</w:t>
            </w:r>
            <w:r w:rsidRPr="00B03FB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дней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) (только для субъектов МСП)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51F8E0" w14:textId="77777777" w:rsidR="005F0480" w:rsidRPr="00B03FBF" w:rsidRDefault="005F0480" w:rsidP="001A206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Оптимальное для Заказчика  коммерческое предложение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C57475" w14:textId="77777777" w:rsidR="005F0480" w:rsidRPr="009E78BF" w:rsidRDefault="005F0480" w:rsidP="001A206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E78B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Минимальная оптимальная цена заявки среди всех участников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1116022" w14:textId="77777777" w:rsidR="005F0480" w:rsidRDefault="005F0480" w:rsidP="001A20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B13E5">
              <w:rPr>
                <w:rFonts w:ascii="Times New Roman" w:hAnsi="Times New Roman"/>
                <w:b/>
                <w:sz w:val="20"/>
                <w:szCs w:val="20"/>
              </w:rPr>
              <w:t>Итоговое значение критерия</w:t>
            </w:r>
          </w:p>
          <w:p w14:paraId="12A1B19A" w14:textId="77777777" w:rsidR="005F0480" w:rsidRPr="00E3219B" w:rsidRDefault="005F0480" w:rsidP="001A206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</w:t>
            </w:r>
            <w:r w:rsidRPr="009E78BF">
              <w:rPr>
                <w:rFonts w:ascii="Times New Roman" w:hAnsi="Times New Roman"/>
                <w:b/>
                <w:sz w:val="20"/>
                <w:szCs w:val="20"/>
              </w:rPr>
              <w:t>=10 х (В</w:t>
            </w:r>
            <w:r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5</w:t>
            </w:r>
            <w:r w:rsidRPr="009E78BF">
              <w:rPr>
                <w:rFonts w:ascii="Times New Roman" w:hAnsi="Times New Roman"/>
                <w:b/>
                <w:sz w:val="20"/>
                <w:szCs w:val="20"/>
              </w:rPr>
              <w:t>min/В</w:t>
            </w:r>
            <w:r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5</w:t>
            </w:r>
            <w:r w:rsidRPr="009E78BF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270BBB" w14:textId="77777777" w:rsidR="005F0480" w:rsidRPr="00E3219B" w:rsidRDefault="005F0480" w:rsidP="001A206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t>Итоговый</w:t>
            </w:r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5F0480" w14:paraId="473A9F11" w14:textId="77777777" w:rsidTr="001A206E">
        <w:trPr>
          <w:trHeight w:val="216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FC9278" w14:textId="77777777" w:rsidR="005F0480" w:rsidRPr="00B03FBF" w:rsidRDefault="005F0480" w:rsidP="001A206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8BB878" w14:textId="77777777" w:rsidR="005F0480" w:rsidRPr="00B03FBF" w:rsidRDefault="005F0480" w:rsidP="001A206E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30BA3F" w14:textId="77777777" w:rsidR="005F0480" w:rsidRPr="00C72845" w:rsidRDefault="005F0480" w:rsidP="001A206E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</w:rPr>
            </w:pPr>
            <w:r w:rsidRPr="00B03FBF">
              <w:rPr>
                <w:rFonts w:ascii="Times New Roman" w:hAnsi="Times New Roman"/>
                <w:b/>
              </w:rPr>
              <w:t>В</w:t>
            </w:r>
            <w:r w:rsidRPr="00B03FBF">
              <w:rPr>
                <w:rFonts w:ascii="Times New Roman" w:hAnsi="Times New Roman"/>
                <w:b/>
                <w:vertAlign w:val="subscript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65D6E2" w14:textId="77777777" w:rsidR="005F0480" w:rsidRPr="00C72845" w:rsidRDefault="005F0480" w:rsidP="001A206E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</w:rPr>
            </w:pPr>
            <w:r w:rsidRPr="00B03FBF">
              <w:rPr>
                <w:rFonts w:ascii="Times New Roman" w:hAnsi="Times New Roman"/>
                <w:b/>
              </w:rPr>
              <w:t>В</w:t>
            </w:r>
            <w:r w:rsidRPr="00B03FBF">
              <w:rPr>
                <w:rFonts w:ascii="Times New Roman" w:hAnsi="Times New Roman"/>
                <w:b/>
                <w:vertAlign w:val="subscript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F16755" w14:textId="77777777" w:rsidR="005F0480" w:rsidRPr="00C72845" w:rsidRDefault="005F0480" w:rsidP="001A206E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</w:rPr>
            </w:pPr>
            <w:r w:rsidRPr="00B03FBF">
              <w:rPr>
                <w:rFonts w:ascii="Times New Roman" w:hAnsi="Times New Roman"/>
                <w:b/>
              </w:rPr>
              <w:t>В</w:t>
            </w:r>
            <w:r w:rsidRPr="00B03FBF">
              <w:rPr>
                <w:rFonts w:ascii="Times New Roman" w:hAnsi="Times New Roman"/>
                <w:b/>
                <w:vertAlign w:val="subscript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E970" w14:textId="77777777" w:rsidR="005F0480" w:rsidRPr="00B03FBF" w:rsidRDefault="005F0480" w:rsidP="001A206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03FBF">
              <w:rPr>
                <w:rFonts w:ascii="Times New Roman" w:hAnsi="Times New Roman"/>
                <w:b/>
              </w:rPr>
              <w:t>В</w:t>
            </w:r>
            <w:r w:rsidRPr="00B03FBF">
              <w:rPr>
                <w:rFonts w:ascii="Times New Roman" w:hAnsi="Times New Roman"/>
                <w:b/>
                <w:vertAlign w:val="subscript"/>
              </w:rPr>
              <w:t>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A96B6C" w14:textId="77777777" w:rsidR="005F0480" w:rsidRPr="00C72845" w:rsidRDefault="005F0480" w:rsidP="001A206E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</w:rPr>
            </w:pPr>
            <w:r w:rsidRPr="00B03FBF">
              <w:rPr>
                <w:rFonts w:ascii="Times New Roman" w:hAnsi="Times New Roman"/>
                <w:b/>
              </w:rPr>
              <w:t>В</w:t>
            </w:r>
            <w:r>
              <w:rPr>
                <w:rFonts w:ascii="Times New Roman" w:hAnsi="Times New Roman"/>
                <w:b/>
                <w:vertAlign w:val="subscript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8AB9EC" w14:textId="77777777" w:rsidR="005F0480" w:rsidRPr="009E78BF" w:rsidRDefault="005F0480" w:rsidP="001A206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E78BF">
              <w:rPr>
                <w:rFonts w:ascii="Times New Roman" w:hAnsi="Times New Roman"/>
                <w:b/>
                <w:bCs/>
                <w:color w:val="000000"/>
              </w:rPr>
              <w:t>В</w:t>
            </w:r>
            <w:r>
              <w:rPr>
                <w:rFonts w:ascii="Times New Roman" w:hAnsi="Times New Roman"/>
                <w:b/>
                <w:bCs/>
                <w:color w:val="000000"/>
                <w:vertAlign w:val="subscript"/>
              </w:rPr>
              <w:t>5</w:t>
            </w:r>
            <w:r w:rsidRPr="009E78BF">
              <w:rPr>
                <w:rFonts w:ascii="Times New Roman" w:hAnsi="Times New Roman"/>
                <w:b/>
                <w:bCs/>
                <w:color w:val="000000"/>
              </w:rPr>
              <w:t>min</w:t>
            </w:r>
            <w:r w:rsidRPr="009E78B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A0B423E" w14:textId="77777777" w:rsidR="005F0480" w:rsidRPr="00E3219B" w:rsidRDefault="005F0480" w:rsidP="001A206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0CF8FE26" w14:textId="77777777" w:rsidR="005F0480" w:rsidRPr="00E3219B" w:rsidRDefault="005F0480" w:rsidP="001A206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S =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Т</w:t>
            </w:r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х В</w:t>
            </w:r>
          </w:p>
        </w:tc>
      </w:tr>
      <w:tr w:rsidR="005F0480" w14:paraId="7B36F9AF" w14:textId="77777777" w:rsidTr="001A206E">
        <w:trPr>
          <w:trHeight w:val="253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F52FE9" w14:textId="77777777" w:rsidR="005F0480" w:rsidRPr="00B03FBF" w:rsidRDefault="005F0480" w:rsidP="001A206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03FBF">
              <w:rPr>
                <w:rFonts w:ascii="Times New Roman" w:hAnsi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3BC43B" w14:textId="77777777" w:rsidR="005F0480" w:rsidRPr="00B03FBF" w:rsidRDefault="005F0480" w:rsidP="001A206E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B03FBF">
              <w:rPr>
                <w:rFonts w:ascii="Times New Roman" w:hAnsi="Times New Roman"/>
                <w:bCs/>
                <w:sz w:val="20"/>
                <w:szCs w:val="20"/>
              </w:rPr>
              <w:t xml:space="preserve">Участник 1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E3C2F6" w14:textId="77777777" w:rsidR="005F0480" w:rsidRPr="00C72845" w:rsidRDefault="005F0480" w:rsidP="001A206E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BAFB54" w14:textId="77777777" w:rsidR="005F0480" w:rsidRPr="00C72845" w:rsidRDefault="005F0480" w:rsidP="001A206E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48CCE9" w14:textId="77777777" w:rsidR="005F0480" w:rsidRPr="00C72845" w:rsidRDefault="005F0480" w:rsidP="001A206E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001A" w14:textId="77777777" w:rsidR="005F0480" w:rsidRPr="00C72845" w:rsidRDefault="005F0480" w:rsidP="001A206E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2D038" w14:textId="77777777" w:rsidR="005F0480" w:rsidRPr="00C72845" w:rsidRDefault="005F0480" w:rsidP="001A206E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CAC7F7" w14:textId="77777777" w:rsidR="005F0480" w:rsidRPr="00C72845" w:rsidRDefault="005F0480" w:rsidP="001A206E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3661D7B" w14:textId="77777777" w:rsidR="005F0480" w:rsidRDefault="005F0480" w:rsidP="001A206E">
            <w:pPr>
              <w:spacing w:after="0" w:line="240" w:lineRule="auto"/>
              <w:jc w:val="center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85CDD9" w14:textId="77777777" w:rsidR="005F0480" w:rsidRDefault="005F0480" w:rsidP="001A206E">
            <w:pPr>
              <w:spacing w:after="0" w:line="240" w:lineRule="auto"/>
              <w:jc w:val="center"/>
            </w:pPr>
          </w:p>
        </w:tc>
      </w:tr>
      <w:tr w:rsidR="005F0480" w14:paraId="6C8B9E78" w14:textId="77777777" w:rsidTr="001A206E">
        <w:trPr>
          <w:trHeight w:val="164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15B885" w14:textId="77777777" w:rsidR="005F0480" w:rsidRPr="00B03FBF" w:rsidRDefault="005F0480" w:rsidP="001A206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03FBF">
              <w:rPr>
                <w:rFonts w:ascii="Times New Roman" w:hAnsi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54893A" w14:textId="77777777" w:rsidR="005F0480" w:rsidRPr="00B03FBF" w:rsidRDefault="005F0480" w:rsidP="001A206E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B03FBF">
              <w:rPr>
                <w:rFonts w:ascii="Times New Roman" w:hAnsi="Times New Roman"/>
                <w:bCs/>
                <w:sz w:val="20"/>
                <w:szCs w:val="20"/>
              </w:rPr>
              <w:t xml:space="preserve">Участник 2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2157C7" w14:textId="77777777" w:rsidR="005F0480" w:rsidRPr="00C72845" w:rsidRDefault="005F0480" w:rsidP="001A206E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3141BC" w14:textId="77777777" w:rsidR="005F0480" w:rsidRPr="00C72845" w:rsidRDefault="005F0480" w:rsidP="001A206E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B3BE55" w14:textId="77777777" w:rsidR="005F0480" w:rsidRPr="00C72845" w:rsidRDefault="005F0480" w:rsidP="001A206E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B870" w14:textId="77777777" w:rsidR="005F0480" w:rsidRPr="00C72845" w:rsidRDefault="005F0480" w:rsidP="001A206E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45A0AB" w14:textId="77777777" w:rsidR="005F0480" w:rsidRPr="00C72845" w:rsidRDefault="005F0480" w:rsidP="001A206E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317CE2" w14:textId="77777777" w:rsidR="005F0480" w:rsidRPr="00C72845" w:rsidRDefault="005F0480" w:rsidP="001A206E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3490F638" w14:textId="77777777" w:rsidR="005F0480" w:rsidRDefault="005F0480" w:rsidP="001A206E">
            <w:pPr>
              <w:spacing w:after="0" w:line="240" w:lineRule="auto"/>
              <w:jc w:val="center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428F98" w14:textId="77777777" w:rsidR="005F0480" w:rsidRDefault="005F0480" w:rsidP="001A206E">
            <w:pPr>
              <w:spacing w:after="0" w:line="240" w:lineRule="auto"/>
              <w:jc w:val="center"/>
            </w:pPr>
          </w:p>
        </w:tc>
      </w:tr>
      <w:tr w:rsidR="005F0480" w14:paraId="4F00D9D6" w14:textId="77777777" w:rsidTr="001A206E">
        <w:trPr>
          <w:trHeight w:val="107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4B6325" w14:textId="77777777" w:rsidR="005F0480" w:rsidRPr="00B03FBF" w:rsidRDefault="005F0480" w:rsidP="001A206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03FBF">
              <w:rPr>
                <w:rFonts w:ascii="Times New Roman" w:hAnsi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275E87" w14:textId="77777777" w:rsidR="005F0480" w:rsidRPr="00E765E0" w:rsidRDefault="005F0480" w:rsidP="001A206E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Участник 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6243F4" w14:textId="77777777" w:rsidR="005F0480" w:rsidRDefault="005F0480" w:rsidP="001A206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59220" w14:textId="77777777" w:rsidR="005F0480" w:rsidRPr="00C72845" w:rsidRDefault="005F0480" w:rsidP="001A206E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53AF17" w14:textId="77777777" w:rsidR="005F0480" w:rsidRPr="00C72845" w:rsidRDefault="005F0480" w:rsidP="001A206E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0DA8C" w14:textId="77777777" w:rsidR="005F0480" w:rsidRPr="00C72845" w:rsidRDefault="005F0480" w:rsidP="001A206E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7D1ADB" w14:textId="77777777" w:rsidR="005F0480" w:rsidRPr="00C72845" w:rsidRDefault="005F0480" w:rsidP="001A206E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7C0FE8" w14:textId="77777777" w:rsidR="005F0480" w:rsidRPr="00C72845" w:rsidRDefault="005F0480" w:rsidP="001A206E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07B3B02" w14:textId="77777777" w:rsidR="005F0480" w:rsidRDefault="005F0480" w:rsidP="001A206E">
            <w:pPr>
              <w:spacing w:after="0" w:line="240" w:lineRule="auto"/>
              <w:jc w:val="center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937BCA" w14:textId="77777777" w:rsidR="005F0480" w:rsidRDefault="005F0480" w:rsidP="001A206E">
            <w:pPr>
              <w:spacing w:after="0" w:line="240" w:lineRule="auto"/>
              <w:jc w:val="center"/>
            </w:pPr>
          </w:p>
        </w:tc>
      </w:tr>
    </w:tbl>
    <w:p w14:paraId="6EB1BE55" w14:textId="77777777" w:rsidR="005F0480" w:rsidRPr="008D2927" w:rsidRDefault="005F0480" w:rsidP="005F0480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33DFA9AE" w14:textId="77777777" w:rsidR="005F0480" w:rsidRDefault="005F0480" w:rsidP="005F0480">
      <w:pPr>
        <w:spacing w:before="12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* </w:t>
      </w:r>
      <w:r w:rsidRPr="00CF74A4">
        <w:rPr>
          <w:rFonts w:ascii="Times New Roman" w:hAnsi="Times New Roman" w:cs="Times New Roman"/>
          <w:sz w:val="20"/>
          <w:szCs w:val="20"/>
        </w:rPr>
        <w:t>Оценка и сопоставление заявок участников, которые содержат предложения о</w:t>
      </w:r>
      <w:r>
        <w:rPr>
          <w:rFonts w:ascii="Times New Roman" w:hAnsi="Times New Roman" w:cs="Times New Roman"/>
          <w:sz w:val="20"/>
          <w:szCs w:val="20"/>
        </w:rPr>
        <w:t>б</w:t>
      </w:r>
      <w:r w:rsidRPr="00CF74A4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оказании услуг</w:t>
      </w:r>
      <w:r w:rsidRPr="00CF74A4">
        <w:rPr>
          <w:rFonts w:ascii="Times New Roman" w:hAnsi="Times New Roman" w:cs="Times New Roman"/>
          <w:sz w:val="20"/>
          <w:szCs w:val="20"/>
        </w:rPr>
        <w:t xml:space="preserve"> российскими лицами, по стоимостному критерию оценки производятся по предложенной в указанных заявках цене, сниженной на 15 процентов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4A212B2B" w14:textId="77777777" w:rsidR="005F40DA" w:rsidRDefault="005F40DA" w:rsidP="005F40DA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16F7858" w14:textId="77777777" w:rsidR="005F40DA" w:rsidRDefault="005F40DA" w:rsidP="005F40DA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C68BD88" w14:textId="77777777" w:rsidR="005F40DA" w:rsidRDefault="005F40DA" w:rsidP="005F40DA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93BE419" w14:textId="77777777" w:rsidR="005F40DA" w:rsidRPr="007B6591" w:rsidRDefault="005F40DA" w:rsidP="005F40DA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14:paraId="49AA56D1" w14:textId="77777777" w:rsidR="005F40DA" w:rsidRDefault="005F40DA" w:rsidP="005F40DA">
      <w:pPr>
        <w:pStyle w:val="af9"/>
        <w:ind w:left="0"/>
        <w:jc w:val="both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</w:t>
      </w:r>
    </w:p>
    <w:p w14:paraId="26D1718F" w14:textId="77777777" w:rsidR="005F40DA" w:rsidRDefault="005F40DA" w:rsidP="005F40DA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59"/>
        <w:gridCol w:w="426"/>
        <w:gridCol w:w="4359"/>
        <w:gridCol w:w="358"/>
        <w:gridCol w:w="4184"/>
      </w:tblGrid>
      <w:tr w:rsidR="005F40DA" w:rsidRPr="00377726" w14:paraId="3F77AC73" w14:textId="77777777" w:rsidTr="00EE73AF">
        <w:tc>
          <w:tcPr>
            <w:tcW w:w="1846" w:type="pct"/>
            <w:tcBorders>
              <w:bottom w:val="single" w:sz="4" w:space="0" w:color="auto"/>
            </w:tcBorders>
          </w:tcPr>
          <w:p w14:paraId="4BFE486D" w14:textId="77777777" w:rsidR="005F40DA" w:rsidRPr="00377726" w:rsidRDefault="005F40DA" w:rsidP="00EE73AF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752D5064" w14:textId="77777777" w:rsidR="005F40DA" w:rsidRPr="00377726" w:rsidRDefault="005F40DA" w:rsidP="00EE73AF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66720184" w14:textId="77777777" w:rsidR="005F40DA" w:rsidRPr="00377726" w:rsidRDefault="005F40DA" w:rsidP="00EE73AF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3EB10217" w14:textId="77777777" w:rsidR="005F40DA" w:rsidRPr="00377726" w:rsidRDefault="005F40DA" w:rsidP="00EE73AF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  <w:tcBorders>
              <w:bottom w:val="single" w:sz="4" w:space="0" w:color="auto"/>
            </w:tcBorders>
          </w:tcPr>
          <w:p w14:paraId="27A9FDBB" w14:textId="77777777" w:rsidR="005F40DA" w:rsidRPr="00377726" w:rsidRDefault="005F40DA" w:rsidP="00EE73AF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5F40DA" w:rsidRPr="00377726" w14:paraId="7D738349" w14:textId="77777777" w:rsidTr="00EE73AF">
        <w:tc>
          <w:tcPr>
            <w:tcW w:w="1846" w:type="pct"/>
            <w:tcBorders>
              <w:top w:val="single" w:sz="4" w:space="0" w:color="auto"/>
            </w:tcBorders>
          </w:tcPr>
          <w:p w14:paraId="6D1F967C" w14:textId="77777777" w:rsidR="005F40DA" w:rsidRPr="00377726" w:rsidRDefault="005F40DA" w:rsidP="00EE73AF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6FDD03A9" w14:textId="77777777" w:rsidR="005F40DA" w:rsidRPr="00377726" w:rsidRDefault="005F40DA" w:rsidP="00EE73AF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0CE26AE6" w14:textId="77777777" w:rsidR="005F40DA" w:rsidRPr="00377726" w:rsidRDefault="005F40DA" w:rsidP="00EE73AF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652BC0CF" w14:textId="77777777" w:rsidR="005F40DA" w:rsidRPr="00377726" w:rsidRDefault="005F40DA" w:rsidP="00EE73AF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5" w:type="pct"/>
            <w:tcBorders>
              <w:top w:val="single" w:sz="4" w:space="0" w:color="auto"/>
            </w:tcBorders>
          </w:tcPr>
          <w:p w14:paraId="5A90BB6F" w14:textId="77777777" w:rsidR="005F40DA" w:rsidRPr="00377726" w:rsidRDefault="005F40DA" w:rsidP="00EE73AF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5F40DA" w:rsidRPr="00377726" w14:paraId="553BF0E9" w14:textId="77777777" w:rsidTr="00EE73AF">
        <w:tc>
          <w:tcPr>
            <w:tcW w:w="1846" w:type="pct"/>
          </w:tcPr>
          <w:p w14:paraId="53809249" w14:textId="77777777" w:rsidR="005F40DA" w:rsidRDefault="005F40DA" w:rsidP="00EE73AF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  <w:p w14:paraId="0678E3A6" w14:textId="77777777" w:rsidR="005F40DA" w:rsidRDefault="005F40DA" w:rsidP="00EE73AF">
            <w:pPr>
              <w:pStyle w:val="af9"/>
              <w:ind w:left="0"/>
              <w:jc w:val="both"/>
              <w:rPr>
                <w:szCs w:val="24"/>
              </w:rPr>
            </w:pPr>
          </w:p>
          <w:p w14:paraId="66C204B6" w14:textId="77777777" w:rsidR="005F40DA" w:rsidRDefault="005F40DA" w:rsidP="00EE73AF">
            <w:pPr>
              <w:pStyle w:val="af9"/>
              <w:ind w:left="0"/>
              <w:jc w:val="both"/>
              <w:rPr>
                <w:szCs w:val="24"/>
              </w:rPr>
            </w:pPr>
          </w:p>
          <w:p w14:paraId="3C3B96CE" w14:textId="77777777" w:rsidR="005F40DA" w:rsidRDefault="005F40DA" w:rsidP="00EE73AF">
            <w:pPr>
              <w:pStyle w:val="af9"/>
              <w:ind w:left="0"/>
              <w:jc w:val="both"/>
              <w:rPr>
                <w:szCs w:val="24"/>
              </w:rPr>
            </w:pPr>
          </w:p>
          <w:p w14:paraId="267D5A25" w14:textId="77777777" w:rsidR="005F40DA" w:rsidRDefault="005F40DA" w:rsidP="00EE73AF">
            <w:pPr>
              <w:pStyle w:val="af9"/>
              <w:ind w:left="0"/>
              <w:jc w:val="both"/>
              <w:rPr>
                <w:szCs w:val="24"/>
              </w:rPr>
            </w:pPr>
          </w:p>
          <w:p w14:paraId="31F8006E" w14:textId="77777777" w:rsidR="005F0480" w:rsidRDefault="005F0480" w:rsidP="00EE73AF">
            <w:pPr>
              <w:pStyle w:val="af9"/>
              <w:ind w:left="0"/>
              <w:jc w:val="both"/>
              <w:rPr>
                <w:szCs w:val="24"/>
              </w:rPr>
            </w:pPr>
          </w:p>
          <w:p w14:paraId="12353E47" w14:textId="77777777" w:rsidR="005F0480" w:rsidRDefault="005F0480" w:rsidP="00EE73AF">
            <w:pPr>
              <w:pStyle w:val="af9"/>
              <w:ind w:left="0"/>
              <w:jc w:val="both"/>
              <w:rPr>
                <w:szCs w:val="24"/>
              </w:rPr>
            </w:pPr>
          </w:p>
          <w:p w14:paraId="1FA2D3C1" w14:textId="77777777" w:rsidR="005F0480" w:rsidRDefault="005F0480" w:rsidP="00EE73AF">
            <w:pPr>
              <w:pStyle w:val="af9"/>
              <w:ind w:left="0"/>
              <w:jc w:val="both"/>
              <w:rPr>
                <w:szCs w:val="24"/>
              </w:rPr>
            </w:pPr>
          </w:p>
          <w:p w14:paraId="44A2622A" w14:textId="77777777" w:rsidR="005F0480" w:rsidRDefault="005F0480" w:rsidP="00EE73AF">
            <w:pPr>
              <w:pStyle w:val="af9"/>
              <w:ind w:left="0"/>
              <w:jc w:val="both"/>
              <w:rPr>
                <w:szCs w:val="24"/>
              </w:rPr>
            </w:pPr>
          </w:p>
          <w:p w14:paraId="249CB0F0" w14:textId="77777777" w:rsidR="005F0480" w:rsidRDefault="005F0480" w:rsidP="00EE73AF">
            <w:pPr>
              <w:pStyle w:val="af9"/>
              <w:ind w:left="0"/>
              <w:jc w:val="both"/>
              <w:rPr>
                <w:szCs w:val="24"/>
              </w:rPr>
            </w:pPr>
          </w:p>
          <w:p w14:paraId="2A3CAC33" w14:textId="77777777" w:rsidR="005F0480" w:rsidRDefault="005F0480" w:rsidP="00EE73AF">
            <w:pPr>
              <w:pStyle w:val="af9"/>
              <w:ind w:left="0"/>
              <w:jc w:val="both"/>
              <w:rPr>
                <w:szCs w:val="24"/>
              </w:rPr>
            </w:pPr>
          </w:p>
          <w:p w14:paraId="74A6DF2A" w14:textId="77777777" w:rsidR="005F0480" w:rsidRDefault="005F0480" w:rsidP="00EE73AF">
            <w:pPr>
              <w:pStyle w:val="af9"/>
              <w:ind w:left="0"/>
              <w:jc w:val="both"/>
              <w:rPr>
                <w:szCs w:val="24"/>
              </w:rPr>
            </w:pPr>
          </w:p>
          <w:p w14:paraId="40CC48C4" w14:textId="77777777" w:rsidR="005F0480" w:rsidRDefault="005F0480" w:rsidP="00EE73AF">
            <w:pPr>
              <w:pStyle w:val="af9"/>
              <w:ind w:left="0"/>
              <w:jc w:val="both"/>
              <w:rPr>
                <w:szCs w:val="24"/>
              </w:rPr>
            </w:pPr>
            <w:bookmarkStart w:id="1" w:name="_GoBack"/>
            <w:bookmarkEnd w:id="1"/>
          </w:p>
          <w:p w14:paraId="78106071" w14:textId="77777777" w:rsidR="005F0480" w:rsidRDefault="005F0480" w:rsidP="00EE73AF">
            <w:pPr>
              <w:pStyle w:val="af9"/>
              <w:ind w:left="0"/>
              <w:jc w:val="both"/>
              <w:rPr>
                <w:szCs w:val="24"/>
              </w:rPr>
            </w:pPr>
          </w:p>
          <w:p w14:paraId="2750B5B4" w14:textId="77777777" w:rsidR="005F0480" w:rsidRDefault="005F0480" w:rsidP="00EE73AF">
            <w:pPr>
              <w:pStyle w:val="af9"/>
              <w:ind w:left="0"/>
              <w:jc w:val="both"/>
              <w:rPr>
                <w:szCs w:val="24"/>
              </w:rPr>
            </w:pPr>
          </w:p>
          <w:p w14:paraId="5E578E89" w14:textId="77777777" w:rsidR="005F0480" w:rsidRDefault="005F0480" w:rsidP="00EE73AF">
            <w:pPr>
              <w:pStyle w:val="af9"/>
              <w:ind w:left="0"/>
              <w:jc w:val="both"/>
              <w:rPr>
                <w:szCs w:val="24"/>
              </w:rPr>
            </w:pPr>
          </w:p>
          <w:p w14:paraId="6003F6EF" w14:textId="77777777" w:rsidR="005F0480" w:rsidRDefault="005F0480" w:rsidP="00EE73AF">
            <w:pPr>
              <w:pStyle w:val="af9"/>
              <w:ind w:left="0"/>
              <w:jc w:val="both"/>
              <w:rPr>
                <w:szCs w:val="24"/>
              </w:rPr>
            </w:pPr>
          </w:p>
          <w:p w14:paraId="13250E83" w14:textId="77777777" w:rsidR="005F0480" w:rsidRDefault="005F0480" w:rsidP="00EE73AF">
            <w:pPr>
              <w:pStyle w:val="af9"/>
              <w:ind w:left="0"/>
              <w:jc w:val="both"/>
              <w:rPr>
                <w:szCs w:val="24"/>
              </w:rPr>
            </w:pPr>
          </w:p>
          <w:p w14:paraId="0FAA6958" w14:textId="77777777" w:rsidR="005F0480" w:rsidRDefault="005F0480" w:rsidP="00EE73AF">
            <w:pPr>
              <w:pStyle w:val="af9"/>
              <w:ind w:left="0"/>
              <w:jc w:val="both"/>
              <w:rPr>
                <w:szCs w:val="24"/>
              </w:rPr>
            </w:pPr>
          </w:p>
          <w:p w14:paraId="17981FD3" w14:textId="77777777" w:rsidR="005F0480" w:rsidRDefault="005F0480" w:rsidP="00EE73AF">
            <w:pPr>
              <w:pStyle w:val="af9"/>
              <w:ind w:left="0"/>
              <w:jc w:val="both"/>
              <w:rPr>
                <w:szCs w:val="24"/>
              </w:rPr>
            </w:pPr>
          </w:p>
          <w:p w14:paraId="4209A6BD" w14:textId="77777777" w:rsidR="005F0480" w:rsidRDefault="005F0480" w:rsidP="00EE73AF">
            <w:pPr>
              <w:pStyle w:val="af9"/>
              <w:ind w:left="0"/>
              <w:jc w:val="both"/>
              <w:rPr>
                <w:szCs w:val="24"/>
              </w:rPr>
            </w:pPr>
          </w:p>
          <w:p w14:paraId="074E6646" w14:textId="77777777" w:rsidR="005F0480" w:rsidRDefault="005F0480" w:rsidP="00EE73AF">
            <w:pPr>
              <w:pStyle w:val="af9"/>
              <w:ind w:left="0"/>
              <w:jc w:val="both"/>
              <w:rPr>
                <w:szCs w:val="24"/>
              </w:rPr>
            </w:pPr>
          </w:p>
          <w:p w14:paraId="65B63516" w14:textId="77777777" w:rsidR="005F0480" w:rsidRDefault="005F0480" w:rsidP="00EE73AF">
            <w:pPr>
              <w:pStyle w:val="af9"/>
              <w:ind w:left="0"/>
              <w:jc w:val="both"/>
              <w:rPr>
                <w:szCs w:val="24"/>
              </w:rPr>
            </w:pPr>
          </w:p>
          <w:p w14:paraId="1A1F8CE6" w14:textId="77777777" w:rsidR="005F0480" w:rsidRDefault="005F0480" w:rsidP="00EE73AF">
            <w:pPr>
              <w:pStyle w:val="af9"/>
              <w:ind w:left="0"/>
              <w:jc w:val="both"/>
              <w:rPr>
                <w:szCs w:val="24"/>
              </w:rPr>
            </w:pPr>
          </w:p>
          <w:p w14:paraId="476D095A" w14:textId="77777777" w:rsidR="005F0480" w:rsidRDefault="005F0480" w:rsidP="00EE73AF">
            <w:pPr>
              <w:pStyle w:val="af9"/>
              <w:ind w:left="0"/>
              <w:jc w:val="both"/>
              <w:rPr>
                <w:szCs w:val="24"/>
              </w:rPr>
            </w:pPr>
          </w:p>
          <w:p w14:paraId="3D0CAB92" w14:textId="77777777" w:rsidR="005F0480" w:rsidRDefault="005F0480" w:rsidP="00EE73AF">
            <w:pPr>
              <w:pStyle w:val="af9"/>
              <w:ind w:left="0"/>
              <w:jc w:val="both"/>
              <w:rPr>
                <w:szCs w:val="24"/>
              </w:rPr>
            </w:pPr>
          </w:p>
          <w:p w14:paraId="55152AC3" w14:textId="77777777" w:rsidR="005F0480" w:rsidRPr="00377726" w:rsidRDefault="005F0480" w:rsidP="00EE73AF">
            <w:pPr>
              <w:pStyle w:val="af9"/>
              <w:ind w:left="0"/>
              <w:jc w:val="both"/>
              <w:rPr>
                <w:szCs w:val="24"/>
              </w:rPr>
            </w:pPr>
          </w:p>
        </w:tc>
        <w:tc>
          <w:tcPr>
            <w:tcW w:w="144" w:type="pct"/>
          </w:tcPr>
          <w:p w14:paraId="28165116" w14:textId="77777777" w:rsidR="005F40DA" w:rsidRPr="00377726" w:rsidRDefault="005F40DA" w:rsidP="00EE73AF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7B316F16" w14:textId="77777777" w:rsidR="005F40DA" w:rsidRPr="00377726" w:rsidRDefault="005F40DA" w:rsidP="00EE73AF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327FA4BE" w14:textId="77777777" w:rsidR="005F40DA" w:rsidRPr="00377726" w:rsidRDefault="005F40DA" w:rsidP="00EE73AF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</w:tcPr>
          <w:p w14:paraId="65DFC957" w14:textId="77777777" w:rsidR="005F40DA" w:rsidRPr="00377726" w:rsidRDefault="005F40DA" w:rsidP="00EE73AF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41B923CD" w14:textId="77777777" w:rsidR="00C72F20" w:rsidRPr="006B75F0" w:rsidRDefault="00C72F20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69F488F" w14:textId="77777777" w:rsidR="00E02971" w:rsidRPr="00CC380E" w:rsidRDefault="00E02971" w:rsidP="00E02971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</w:t>
      </w:r>
      <w:r w:rsidRPr="00CC380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D120D">
        <w:rPr>
          <w:rFonts w:ascii="Times New Roman" w:hAnsi="Times New Roman" w:cs="Times New Roman"/>
          <w:b/>
          <w:sz w:val="24"/>
          <w:szCs w:val="24"/>
        </w:rPr>
        <w:t>Оценка технического предложения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2"/>
        <w:gridCol w:w="3061"/>
        <w:gridCol w:w="1156"/>
        <w:gridCol w:w="3288"/>
        <w:gridCol w:w="4252"/>
        <w:gridCol w:w="1351"/>
        <w:gridCol w:w="1136"/>
      </w:tblGrid>
      <w:tr w:rsidR="00E02971" w:rsidRPr="00C4048C" w14:paraId="274545A2" w14:textId="77777777" w:rsidTr="00E20EBE">
        <w:trPr>
          <w:trHeight w:val="20"/>
        </w:trPr>
        <w:tc>
          <w:tcPr>
            <w:tcW w:w="183" w:type="pct"/>
            <w:shd w:val="clear" w:color="auto" w:fill="auto"/>
            <w:hideMark/>
          </w:tcPr>
          <w:p w14:paraId="57AF9507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п/п</w:t>
            </w:r>
          </w:p>
        </w:tc>
        <w:tc>
          <w:tcPr>
            <w:tcW w:w="1035" w:type="pct"/>
            <w:shd w:val="clear" w:color="auto" w:fill="auto"/>
            <w:vAlign w:val="center"/>
            <w:hideMark/>
          </w:tcPr>
          <w:p w14:paraId="05F509C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14:paraId="2485082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1112" w:type="pct"/>
            <w:shd w:val="clear" w:color="auto" w:fill="auto"/>
            <w:vAlign w:val="center"/>
            <w:hideMark/>
          </w:tcPr>
          <w:p w14:paraId="1E95EF5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438" w:type="pct"/>
            <w:vAlign w:val="center"/>
          </w:tcPr>
          <w:p w14:paraId="790AF700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57" w:type="pct"/>
            <w:shd w:val="clear" w:color="auto" w:fill="auto"/>
            <w:hideMark/>
          </w:tcPr>
          <w:p w14:paraId="34B2AF84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4" w:type="pct"/>
            <w:shd w:val="clear" w:color="auto" w:fill="auto"/>
            <w:hideMark/>
          </w:tcPr>
          <w:p w14:paraId="46041FD0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E02971" w:rsidRPr="00C4048C" w14:paraId="388B56DA" w14:textId="77777777" w:rsidTr="00E20EBE">
        <w:trPr>
          <w:trHeight w:val="20"/>
        </w:trPr>
        <w:tc>
          <w:tcPr>
            <w:tcW w:w="183" w:type="pct"/>
            <w:shd w:val="clear" w:color="auto" w:fill="auto"/>
            <w:hideMark/>
          </w:tcPr>
          <w:p w14:paraId="278D0DE0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35" w:type="pct"/>
            <w:shd w:val="clear" w:color="auto" w:fill="auto"/>
            <w:hideMark/>
          </w:tcPr>
          <w:p w14:paraId="695A22CA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1" w:type="pct"/>
            <w:shd w:val="clear" w:color="auto" w:fill="auto"/>
            <w:hideMark/>
          </w:tcPr>
          <w:p w14:paraId="41F5861C" w14:textId="77777777" w:rsidR="00E02971" w:rsidRPr="00C4048C" w:rsidRDefault="00A8140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  <w:tc>
          <w:tcPr>
            <w:tcW w:w="1112" w:type="pct"/>
            <w:shd w:val="clear" w:color="auto" w:fill="auto"/>
            <w:hideMark/>
          </w:tcPr>
          <w:p w14:paraId="0326BB24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38" w:type="pct"/>
          </w:tcPr>
          <w:p w14:paraId="7FE5F4D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57" w:type="pct"/>
            <w:shd w:val="clear" w:color="auto" w:fill="auto"/>
            <w:hideMark/>
          </w:tcPr>
          <w:p w14:paraId="33EE0498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84" w:type="pct"/>
            <w:shd w:val="clear" w:color="auto" w:fill="auto"/>
            <w:hideMark/>
          </w:tcPr>
          <w:p w14:paraId="4D32FFC7" w14:textId="77777777" w:rsidR="00E02971" w:rsidRPr="00C4048C" w:rsidRDefault="00E02971" w:rsidP="00A8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S = </w:t>
            </w:r>
            <w:r w:rsidR="00A814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х В</w:t>
            </w:r>
          </w:p>
        </w:tc>
      </w:tr>
      <w:tr w:rsidR="00A17AF0" w:rsidRPr="00C4048C" w14:paraId="32808120" w14:textId="77777777" w:rsidTr="00A17AF0">
        <w:trPr>
          <w:trHeight w:val="1219"/>
        </w:trPr>
        <w:tc>
          <w:tcPr>
            <w:tcW w:w="183" w:type="pct"/>
            <w:vMerge w:val="restart"/>
            <w:shd w:val="clear" w:color="auto" w:fill="auto"/>
            <w:vAlign w:val="center"/>
            <w:hideMark/>
          </w:tcPr>
          <w:p w14:paraId="548FAFB4" w14:textId="77777777" w:rsidR="00A17AF0" w:rsidRPr="00C4048C" w:rsidRDefault="00A17AF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035" w:type="pct"/>
            <w:vMerge w:val="restart"/>
            <w:shd w:val="clear" w:color="auto" w:fill="auto"/>
          </w:tcPr>
          <w:p w14:paraId="2754634F" w14:textId="77777777" w:rsidR="00A17AF0" w:rsidRPr="00C4048C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103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Соответствие технического предложения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Участника</w:t>
            </w:r>
            <w:r w:rsidRPr="0013103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требованиям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технического задания </w:t>
            </w:r>
            <w:r w:rsidRPr="0013103E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Заказчика</w:t>
            </w:r>
          </w:p>
        </w:tc>
        <w:tc>
          <w:tcPr>
            <w:tcW w:w="391" w:type="pct"/>
            <w:vMerge w:val="restart"/>
            <w:shd w:val="clear" w:color="auto" w:fill="auto"/>
            <w:vAlign w:val="center"/>
          </w:tcPr>
          <w:p w14:paraId="6B729C26" w14:textId="77777777" w:rsidR="00A17AF0" w:rsidRPr="00C4048C" w:rsidRDefault="00CF6D53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2D3A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112" w:type="pct"/>
            <w:vMerge w:val="restart"/>
            <w:shd w:val="clear" w:color="auto" w:fill="auto"/>
          </w:tcPr>
          <w:p w14:paraId="26DD3E77" w14:textId="77777777" w:rsidR="00A17AF0" w:rsidRPr="00C4048C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Техническое предложение Участника на предмет соответствия требованиям технического задания Заказчика</w:t>
            </w:r>
          </w:p>
        </w:tc>
        <w:tc>
          <w:tcPr>
            <w:tcW w:w="1438" w:type="pct"/>
          </w:tcPr>
          <w:p w14:paraId="10B21AFF" w14:textId="77777777" w:rsidR="00A17AF0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10 баллов - </w:t>
            </w:r>
            <w:r w:rsidRPr="00B31BF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«Соответствует в полном объеме»</w:t>
            </w:r>
          </w:p>
          <w:p w14:paraId="1BC27238" w14:textId="77777777" w:rsidR="00A17AF0" w:rsidRPr="0022350B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Техническое предложение соответствует в </w:t>
            </w:r>
          </w:p>
          <w:p w14:paraId="0DA4900F" w14:textId="77777777" w:rsidR="00A17AF0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>полном объеме техническому заданию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Заказчика.</w:t>
            </w:r>
          </w:p>
          <w:p w14:paraId="7D374E63" w14:textId="77777777" w:rsidR="00A17AF0" w:rsidRPr="00B31BF0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vMerge w:val="restart"/>
            <w:shd w:val="clear" w:color="000000" w:fill="D8E4BC"/>
            <w:vAlign w:val="center"/>
            <w:hideMark/>
          </w:tcPr>
          <w:p w14:paraId="4DC71BFB" w14:textId="77777777" w:rsidR="00A17AF0" w:rsidRPr="00C4048C" w:rsidRDefault="00A17AF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6A895B4D" w14:textId="77777777" w:rsidR="00A17AF0" w:rsidRPr="00C4048C" w:rsidRDefault="00A17AF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4B534703" w14:textId="77777777" w:rsidTr="00E20EBE">
        <w:trPr>
          <w:trHeight w:val="870"/>
        </w:trPr>
        <w:tc>
          <w:tcPr>
            <w:tcW w:w="183" w:type="pct"/>
            <w:vMerge/>
            <w:shd w:val="clear" w:color="auto" w:fill="auto"/>
            <w:vAlign w:val="center"/>
            <w:hideMark/>
          </w:tcPr>
          <w:p w14:paraId="06E66E8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5" w:type="pct"/>
            <w:vMerge/>
            <w:shd w:val="clear" w:color="auto" w:fill="auto"/>
          </w:tcPr>
          <w:p w14:paraId="512B434D" w14:textId="77777777" w:rsidR="00E02971" w:rsidRPr="0013103E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pct"/>
            <w:vMerge/>
            <w:shd w:val="clear" w:color="auto" w:fill="auto"/>
            <w:vAlign w:val="center"/>
          </w:tcPr>
          <w:p w14:paraId="03C1D065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2" w:type="pct"/>
            <w:vMerge/>
            <w:shd w:val="clear" w:color="auto" w:fill="auto"/>
          </w:tcPr>
          <w:p w14:paraId="3D6469FD" w14:textId="77777777" w:rsidR="00E02971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8" w:type="pct"/>
          </w:tcPr>
          <w:p w14:paraId="5042EAB2" w14:textId="77777777" w:rsidR="00E02971" w:rsidRPr="0022350B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 баллов - «Не соответствует»</w:t>
            </w:r>
          </w:p>
          <w:p w14:paraId="32329C0F" w14:textId="77777777" w:rsidR="00E02971" w:rsidRPr="0022350B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Техническое предложение </w:t>
            </w:r>
          </w:p>
          <w:p w14:paraId="5A99CCC8" w14:textId="77777777" w:rsidR="00E02971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>не соответствует техническому заданию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Заказчика, исключая возможность выполнения</w:t>
            </w: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/оказания услуг.</w:t>
            </w:r>
          </w:p>
          <w:p w14:paraId="5951EC9F" w14:textId="77777777" w:rsidR="00E02971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7" w:type="pct"/>
            <w:vMerge/>
            <w:shd w:val="clear" w:color="000000" w:fill="D8E4BC"/>
            <w:vAlign w:val="center"/>
            <w:hideMark/>
          </w:tcPr>
          <w:p w14:paraId="36EF730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4" w:type="pct"/>
            <w:vMerge/>
            <w:shd w:val="clear" w:color="auto" w:fill="auto"/>
            <w:vAlign w:val="center"/>
            <w:hideMark/>
          </w:tcPr>
          <w:p w14:paraId="1B1D3A5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54D81528" w14:textId="77777777" w:rsidR="00E02971" w:rsidRDefault="00E02971" w:rsidP="00E02971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p w14:paraId="00B07BEC" w14:textId="77777777" w:rsidR="00E02971" w:rsidRPr="007B6591" w:rsidRDefault="00E02971" w:rsidP="00E02971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14:paraId="0D8EBECA" w14:textId="77777777" w:rsidR="00E02971" w:rsidRDefault="00E02971" w:rsidP="00E02971">
      <w:pPr>
        <w:pStyle w:val="af9"/>
        <w:ind w:left="0"/>
        <w:jc w:val="both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</w:t>
      </w:r>
    </w:p>
    <w:p w14:paraId="383A0BC0" w14:textId="77777777" w:rsidR="00E02971" w:rsidRDefault="00E02971" w:rsidP="00E02971">
      <w:pPr>
        <w:pStyle w:val="af9"/>
        <w:ind w:left="0"/>
        <w:jc w:val="both"/>
        <w:rPr>
          <w:szCs w:val="24"/>
        </w:rPr>
      </w:pPr>
    </w:p>
    <w:p w14:paraId="25E184DA" w14:textId="77777777" w:rsidR="00E02971" w:rsidRDefault="00E02971" w:rsidP="00E02971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62"/>
        <w:gridCol w:w="426"/>
        <w:gridCol w:w="4359"/>
        <w:gridCol w:w="358"/>
        <w:gridCol w:w="4181"/>
      </w:tblGrid>
      <w:tr w:rsidR="00E02971" w:rsidRPr="00377726" w14:paraId="7A2B1269" w14:textId="77777777" w:rsidTr="00E20EBE">
        <w:tc>
          <w:tcPr>
            <w:tcW w:w="1847" w:type="pct"/>
            <w:tcBorders>
              <w:bottom w:val="single" w:sz="4" w:space="0" w:color="auto"/>
            </w:tcBorders>
          </w:tcPr>
          <w:p w14:paraId="57B274EA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743C070D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3DE779F4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743E65C5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  <w:tcBorders>
              <w:bottom w:val="single" w:sz="4" w:space="0" w:color="auto"/>
            </w:tcBorders>
          </w:tcPr>
          <w:p w14:paraId="18D3387F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14:paraId="427E2ED8" w14:textId="77777777" w:rsidTr="00E20EBE">
        <w:tc>
          <w:tcPr>
            <w:tcW w:w="1847" w:type="pct"/>
            <w:tcBorders>
              <w:top w:val="single" w:sz="4" w:space="0" w:color="auto"/>
            </w:tcBorders>
          </w:tcPr>
          <w:p w14:paraId="616E41C6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5DDE3E0B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31FF022A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1F02DAC1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</w:tcPr>
          <w:p w14:paraId="4B8EDB41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14:paraId="70076B26" w14:textId="77777777" w:rsidTr="00E20EBE">
        <w:tc>
          <w:tcPr>
            <w:tcW w:w="1847" w:type="pct"/>
          </w:tcPr>
          <w:p w14:paraId="7DD7F353" w14:textId="77777777" w:rsidR="00E02971" w:rsidRPr="00377726" w:rsidRDefault="00E02971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14:paraId="609EB5B4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43ADB2A7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79AB7899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</w:tcPr>
          <w:p w14:paraId="423E6DCF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67A67F8C" w14:textId="77777777" w:rsidR="00E02971" w:rsidRDefault="00E02971" w:rsidP="00E02971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p w14:paraId="797809AE" w14:textId="77777777" w:rsidR="00623ECE" w:rsidRPr="00623ECE" w:rsidRDefault="00623ECE" w:rsidP="00623ECE">
      <w:pPr>
        <w:spacing w:after="0" w:line="240" w:lineRule="auto"/>
        <w:rPr>
          <w:rFonts w:ascii="Times New Roman" w:hAnsi="Times New Roman" w:cs="Times New Roman"/>
        </w:rPr>
      </w:pPr>
    </w:p>
    <w:sectPr w:rsidR="00623ECE" w:rsidRPr="00623ECE" w:rsidSect="00E20EBE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B8BCE4" w14:textId="77777777" w:rsidR="00DF1A7F" w:rsidRDefault="00DF1A7F" w:rsidP="00F20455">
      <w:pPr>
        <w:spacing w:after="0" w:line="240" w:lineRule="auto"/>
      </w:pPr>
      <w:r>
        <w:separator/>
      </w:r>
    </w:p>
  </w:endnote>
  <w:endnote w:type="continuationSeparator" w:id="0">
    <w:p w14:paraId="6B4DD7E4" w14:textId="77777777" w:rsidR="00DF1A7F" w:rsidRDefault="00DF1A7F" w:rsidP="00F204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2207967"/>
      <w:docPartObj>
        <w:docPartGallery w:val="Page Numbers (Bottom of Page)"/>
        <w:docPartUnique/>
      </w:docPartObj>
    </w:sdtPr>
    <w:sdtEndPr/>
    <w:sdtContent>
      <w:p w14:paraId="2CA085FC" w14:textId="77777777" w:rsidR="0005202F" w:rsidRDefault="0005202F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6FD6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F89CB6" w14:textId="77777777" w:rsidR="0005202F" w:rsidRPr="0033197D" w:rsidRDefault="0005202F">
    <w:pPr>
      <w:pStyle w:val="a5"/>
      <w:rPr>
        <w:rFonts w:ascii="Times New Roman" w:hAnsi="Times New Roman" w:cs="Times New Roman"/>
        <w:sz w:val="16"/>
        <w:szCs w:val="16"/>
      </w:rPr>
    </w:pPr>
    <w:r>
      <w:t xml:space="preserve">                   </w:t>
    </w:r>
    <w:r>
      <w:rPr>
        <w:vertAlign w:val="superscript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2B6498" w14:textId="77777777" w:rsidR="00DF1A7F" w:rsidRDefault="00DF1A7F" w:rsidP="00F20455">
      <w:pPr>
        <w:spacing w:after="0" w:line="240" w:lineRule="auto"/>
      </w:pPr>
      <w:r>
        <w:separator/>
      </w:r>
    </w:p>
  </w:footnote>
  <w:footnote w:type="continuationSeparator" w:id="0">
    <w:p w14:paraId="5ACC121F" w14:textId="77777777" w:rsidR="00DF1A7F" w:rsidRDefault="00DF1A7F" w:rsidP="00F204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11369E" w14:textId="00180A26" w:rsidR="0005202F" w:rsidRPr="00FC13A0" w:rsidRDefault="0005202F" w:rsidP="00C336DE">
    <w:pPr>
      <w:pStyle w:val="a3"/>
      <w:jc w:val="both"/>
      <w:rPr>
        <w:rFonts w:ascii="Times New Roman" w:hAnsi="Times New Roman" w:cs="Times New Roman"/>
        <w:b/>
        <w:spacing w:val="-14"/>
        <w:sz w:val="24"/>
        <w:szCs w:val="24"/>
      </w:rPr>
    </w:pPr>
    <w:r>
      <w:rPr>
        <w:rFonts w:ascii="Times New Roman" w:hAnsi="Times New Roman" w:cs="Times New Roman"/>
        <w:b/>
        <w:spacing w:val="-14"/>
        <w:sz w:val="24"/>
        <w:szCs w:val="24"/>
      </w:rPr>
      <w:t xml:space="preserve">«Методика и критерии оценки заявок на участие в запросе предложений» Приложение № 3 к Документации по запросу предложений </w:t>
    </w:r>
    <w:r w:rsidRPr="00987209">
      <w:rPr>
        <w:rFonts w:ascii="Times New Roman" w:hAnsi="Times New Roman" w:cs="Times New Roman"/>
        <w:b/>
        <w:spacing w:val="-14"/>
        <w:sz w:val="24"/>
        <w:szCs w:val="24"/>
      </w:rPr>
      <w:t xml:space="preserve">№ </w:t>
    </w:r>
    <w:r w:rsidR="00BD6360">
      <w:rPr>
        <w:rFonts w:ascii="Times New Roman" w:hAnsi="Times New Roman" w:cs="Times New Roman"/>
        <w:b/>
        <w:spacing w:val="-14"/>
        <w:sz w:val="24"/>
        <w:szCs w:val="24"/>
      </w:rPr>
      <w:t>10503</w:t>
    </w:r>
    <w:r w:rsidRPr="009C5807">
      <w:rPr>
        <w:rFonts w:ascii="Times New Roman" w:hAnsi="Times New Roman" w:cs="Times New Roman"/>
        <w:b/>
        <w:spacing w:val="-14"/>
        <w:sz w:val="24"/>
        <w:szCs w:val="24"/>
      </w:rPr>
      <w:t>/</w:t>
    </w:r>
    <w:r w:rsidR="00FC13A0">
      <w:rPr>
        <w:rFonts w:ascii="Times New Roman" w:hAnsi="Times New Roman" w:cs="Times New Roman"/>
        <w:b/>
        <w:spacing w:val="-14"/>
        <w:sz w:val="24"/>
        <w:szCs w:val="24"/>
      </w:rPr>
      <w:t>В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51314B" w14:textId="77777777" w:rsidR="0005202F" w:rsidRPr="00E42135" w:rsidRDefault="0005202F" w:rsidP="00D861F5">
    <w:pPr>
      <w:pStyle w:val="a3"/>
      <w:jc w:val="both"/>
      <w:rPr>
        <w:rFonts w:ascii="Times New Roman" w:hAnsi="Times New Roman" w:cs="Times New Roman"/>
        <w:b/>
        <w:spacing w:val="-14"/>
        <w:sz w:val="24"/>
        <w:szCs w:val="24"/>
      </w:rPr>
    </w:pPr>
    <w:r>
      <w:rPr>
        <w:rFonts w:ascii="Times New Roman" w:hAnsi="Times New Roman" w:cs="Times New Roman"/>
        <w:b/>
        <w:spacing w:val="-14"/>
        <w:sz w:val="24"/>
        <w:szCs w:val="24"/>
      </w:rPr>
      <w:t xml:space="preserve">«Методика и критерии оценки заявок на участие в запросе предложений» Приложение № __ </w:t>
    </w:r>
    <w:r w:rsidRPr="00E42135">
      <w:rPr>
        <w:rFonts w:ascii="Times New Roman" w:hAnsi="Times New Roman" w:cs="Times New Roman"/>
        <w:b/>
        <w:spacing w:val="-14"/>
        <w:sz w:val="24"/>
        <w:szCs w:val="24"/>
      </w:rPr>
      <w:t xml:space="preserve"> </w:t>
    </w:r>
    <w:r>
      <w:rPr>
        <w:rFonts w:ascii="Times New Roman" w:hAnsi="Times New Roman" w:cs="Times New Roman"/>
        <w:b/>
        <w:spacing w:val="-14"/>
        <w:sz w:val="24"/>
        <w:szCs w:val="24"/>
      </w:rPr>
      <w:t xml:space="preserve">к Документации по запросу предложений </w:t>
    </w:r>
    <w:r w:rsidRPr="00987209">
      <w:rPr>
        <w:rFonts w:ascii="Times New Roman" w:hAnsi="Times New Roman" w:cs="Times New Roman"/>
        <w:b/>
        <w:spacing w:val="-14"/>
        <w:sz w:val="24"/>
        <w:szCs w:val="24"/>
      </w:rPr>
      <w:t xml:space="preserve">№ </w:t>
    </w:r>
    <w:r>
      <w:rPr>
        <w:rFonts w:ascii="Times New Roman" w:hAnsi="Times New Roman" w:cs="Times New Roman"/>
        <w:b/>
        <w:spacing w:val="-14"/>
        <w:sz w:val="24"/>
        <w:szCs w:val="24"/>
      </w:rPr>
      <w:t xml:space="preserve">________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B3575"/>
    <w:multiLevelType w:val="multilevel"/>
    <w:tmpl w:val="125CB2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4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">
    <w:nsid w:val="1C646E58"/>
    <w:multiLevelType w:val="hybridMultilevel"/>
    <w:tmpl w:val="439AC56A"/>
    <w:lvl w:ilvl="0" w:tplc="53E87C18">
      <w:numFmt w:val="decimal"/>
      <w:lvlText w:val="%1-"/>
      <w:lvlJc w:val="left"/>
      <w:pPr>
        <w:ind w:left="15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50" w:hanging="360"/>
      </w:pPr>
    </w:lvl>
    <w:lvl w:ilvl="2" w:tplc="0419001B" w:tentative="1">
      <w:start w:val="1"/>
      <w:numFmt w:val="lowerRoman"/>
      <w:lvlText w:val="%3."/>
      <w:lvlJc w:val="right"/>
      <w:pPr>
        <w:ind w:left="2970" w:hanging="180"/>
      </w:pPr>
    </w:lvl>
    <w:lvl w:ilvl="3" w:tplc="0419000F" w:tentative="1">
      <w:start w:val="1"/>
      <w:numFmt w:val="decimal"/>
      <w:lvlText w:val="%4."/>
      <w:lvlJc w:val="left"/>
      <w:pPr>
        <w:ind w:left="3690" w:hanging="360"/>
      </w:pPr>
    </w:lvl>
    <w:lvl w:ilvl="4" w:tplc="04190019" w:tentative="1">
      <w:start w:val="1"/>
      <w:numFmt w:val="lowerLetter"/>
      <w:lvlText w:val="%5."/>
      <w:lvlJc w:val="left"/>
      <w:pPr>
        <w:ind w:left="4410" w:hanging="360"/>
      </w:pPr>
    </w:lvl>
    <w:lvl w:ilvl="5" w:tplc="0419001B" w:tentative="1">
      <w:start w:val="1"/>
      <w:numFmt w:val="lowerRoman"/>
      <w:lvlText w:val="%6."/>
      <w:lvlJc w:val="right"/>
      <w:pPr>
        <w:ind w:left="5130" w:hanging="180"/>
      </w:pPr>
    </w:lvl>
    <w:lvl w:ilvl="6" w:tplc="0419000F" w:tentative="1">
      <w:start w:val="1"/>
      <w:numFmt w:val="decimal"/>
      <w:lvlText w:val="%7."/>
      <w:lvlJc w:val="left"/>
      <w:pPr>
        <w:ind w:left="5850" w:hanging="360"/>
      </w:pPr>
    </w:lvl>
    <w:lvl w:ilvl="7" w:tplc="04190019" w:tentative="1">
      <w:start w:val="1"/>
      <w:numFmt w:val="lowerLetter"/>
      <w:lvlText w:val="%8."/>
      <w:lvlJc w:val="left"/>
      <w:pPr>
        <w:ind w:left="6570" w:hanging="360"/>
      </w:pPr>
    </w:lvl>
    <w:lvl w:ilvl="8" w:tplc="041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">
    <w:nsid w:val="261358E7"/>
    <w:multiLevelType w:val="hybridMultilevel"/>
    <w:tmpl w:val="0046E450"/>
    <w:lvl w:ilvl="0" w:tplc="B71E8468"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DFE2A47"/>
    <w:multiLevelType w:val="hybridMultilevel"/>
    <w:tmpl w:val="522CC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2711CE"/>
    <w:multiLevelType w:val="hybridMultilevel"/>
    <w:tmpl w:val="3926B014"/>
    <w:lvl w:ilvl="0" w:tplc="63426C5E">
      <w:start w:val="5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>
    <w:nsid w:val="49E2152B"/>
    <w:multiLevelType w:val="hybridMultilevel"/>
    <w:tmpl w:val="3746EC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D3465F"/>
    <w:multiLevelType w:val="hybridMultilevel"/>
    <w:tmpl w:val="690A03E8"/>
    <w:lvl w:ilvl="0" w:tplc="BEC62FDC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BE262F"/>
    <w:multiLevelType w:val="hybridMultilevel"/>
    <w:tmpl w:val="B1F493CE"/>
    <w:lvl w:ilvl="0" w:tplc="63426C5E">
      <w:start w:val="5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>
    <w:nsid w:val="557D59A8"/>
    <w:multiLevelType w:val="hybridMultilevel"/>
    <w:tmpl w:val="CC9AAC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7A0725"/>
    <w:multiLevelType w:val="hybridMultilevel"/>
    <w:tmpl w:val="FFF85D2E"/>
    <w:lvl w:ilvl="0" w:tplc="4C84BA42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C134BE"/>
    <w:multiLevelType w:val="multilevel"/>
    <w:tmpl w:val="6E08C8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47" w:hanging="1800"/>
      </w:pPr>
      <w:rPr>
        <w:rFonts w:hint="default"/>
      </w:rPr>
    </w:lvl>
  </w:abstractNum>
  <w:abstractNum w:abstractNumId="11">
    <w:nsid w:val="5FDF26F4"/>
    <w:multiLevelType w:val="hybridMultilevel"/>
    <w:tmpl w:val="07B85C08"/>
    <w:lvl w:ilvl="0" w:tplc="B6848126">
      <w:start w:val="1"/>
      <w:numFmt w:val="decimal"/>
      <w:lvlText w:val="%1-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2">
    <w:nsid w:val="639A457A"/>
    <w:multiLevelType w:val="hybridMultilevel"/>
    <w:tmpl w:val="9FA4FC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6DD7B28"/>
    <w:multiLevelType w:val="hybridMultilevel"/>
    <w:tmpl w:val="846A7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6C1DCB"/>
    <w:multiLevelType w:val="multilevel"/>
    <w:tmpl w:val="D0586CF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47" w:hanging="1800"/>
      </w:pPr>
      <w:rPr>
        <w:rFonts w:hint="default"/>
      </w:rPr>
    </w:lvl>
  </w:abstractNum>
  <w:abstractNum w:abstractNumId="15">
    <w:nsid w:val="7A02696E"/>
    <w:multiLevelType w:val="hybridMultilevel"/>
    <w:tmpl w:val="49802CF4"/>
    <w:lvl w:ilvl="0" w:tplc="FEB405EA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9A2925"/>
    <w:multiLevelType w:val="hybridMultilevel"/>
    <w:tmpl w:val="7AE8AD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4"/>
  </w:num>
  <w:num w:numId="3">
    <w:abstractNumId w:val="13"/>
  </w:num>
  <w:num w:numId="4">
    <w:abstractNumId w:val="10"/>
  </w:num>
  <w:num w:numId="5">
    <w:abstractNumId w:val="15"/>
  </w:num>
  <w:num w:numId="6">
    <w:abstractNumId w:val="9"/>
  </w:num>
  <w:num w:numId="7">
    <w:abstractNumId w:val="6"/>
  </w:num>
  <w:num w:numId="8">
    <w:abstractNumId w:val="2"/>
  </w:num>
  <w:num w:numId="9">
    <w:abstractNumId w:val="4"/>
  </w:num>
  <w:num w:numId="10">
    <w:abstractNumId w:val="7"/>
  </w:num>
  <w:num w:numId="11">
    <w:abstractNumId w:val="1"/>
  </w:num>
  <w:num w:numId="12">
    <w:abstractNumId w:val="11"/>
  </w:num>
  <w:num w:numId="13">
    <w:abstractNumId w:val="0"/>
  </w:num>
  <w:num w:numId="14">
    <w:abstractNumId w:val="12"/>
  </w:num>
  <w:num w:numId="15">
    <w:abstractNumId w:val="16"/>
  </w:num>
  <w:num w:numId="16">
    <w:abstractNumId w:val="8"/>
  </w:num>
  <w:num w:numId="1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Турков Александр Олегович">
    <w15:presenceInfo w15:providerId="AD" w15:userId="S-1-5-21-3708807889-1566591111-2089496457-1073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trackRevisions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734"/>
    <w:rsid w:val="00001484"/>
    <w:rsid w:val="00004D06"/>
    <w:rsid w:val="00007ACC"/>
    <w:rsid w:val="00010518"/>
    <w:rsid w:val="00013FB4"/>
    <w:rsid w:val="000143AE"/>
    <w:rsid w:val="00016A76"/>
    <w:rsid w:val="00020173"/>
    <w:rsid w:val="00024301"/>
    <w:rsid w:val="00033F15"/>
    <w:rsid w:val="00033F3A"/>
    <w:rsid w:val="00034D95"/>
    <w:rsid w:val="00035FE7"/>
    <w:rsid w:val="000379A8"/>
    <w:rsid w:val="0004191D"/>
    <w:rsid w:val="00041B4A"/>
    <w:rsid w:val="0004294F"/>
    <w:rsid w:val="00046499"/>
    <w:rsid w:val="0004680C"/>
    <w:rsid w:val="0005106F"/>
    <w:rsid w:val="0005178C"/>
    <w:rsid w:val="00051C63"/>
    <w:rsid w:val="0005202F"/>
    <w:rsid w:val="00052D4B"/>
    <w:rsid w:val="0005594B"/>
    <w:rsid w:val="0005793A"/>
    <w:rsid w:val="00060CF6"/>
    <w:rsid w:val="0006516F"/>
    <w:rsid w:val="00067EFC"/>
    <w:rsid w:val="00070277"/>
    <w:rsid w:val="00083891"/>
    <w:rsid w:val="00085FBE"/>
    <w:rsid w:val="00086681"/>
    <w:rsid w:val="00091798"/>
    <w:rsid w:val="00094466"/>
    <w:rsid w:val="00095092"/>
    <w:rsid w:val="000A1F28"/>
    <w:rsid w:val="000A361A"/>
    <w:rsid w:val="000B3C97"/>
    <w:rsid w:val="000B68E6"/>
    <w:rsid w:val="000B6EF0"/>
    <w:rsid w:val="000B6F9F"/>
    <w:rsid w:val="000C0851"/>
    <w:rsid w:val="000C3279"/>
    <w:rsid w:val="000C34D5"/>
    <w:rsid w:val="000C6B24"/>
    <w:rsid w:val="000C756E"/>
    <w:rsid w:val="000D0B5B"/>
    <w:rsid w:val="000D3917"/>
    <w:rsid w:val="000D3CFB"/>
    <w:rsid w:val="000D789F"/>
    <w:rsid w:val="000E46D5"/>
    <w:rsid w:val="000F27BF"/>
    <w:rsid w:val="000F48A5"/>
    <w:rsid w:val="000F5C1B"/>
    <w:rsid w:val="000F77C0"/>
    <w:rsid w:val="00100009"/>
    <w:rsid w:val="0010359A"/>
    <w:rsid w:val="00105286"/>
    <w:rsid w:val="001059B9"/>
    <w:rsid w:val="00111D95"/>
    <w:rsid w:val="00112C80"/>
    <w:rsid w:val="001171EF"/>
    <w:rsid w:val="00120A7E"/>
    <w:rsid w:val="0012239A"/>
    <w:rsid w:val="00124181"/>
    <w:rsid w:val="001245D9"/>
    <w:rsid w:val="00124768"/>
    <w:rsid w:val="00130566"/>
    <w:rsid w:val="0013145B"/>
    <w:rsid w:val="00132651"/>
    <w:rsid w:val="00133E4A"/>
    <w:rsid w:val="00134A79"/>
    <w:rsid w:val="001373FB"/>
    <w:rsid w:val="00140089"/>
    <w:rsid w:val="00143E83"/>
    <w:rsid w:val="00145D70"/>
    <w:rsid w:val="001466F9"/>
    <w:rsid w:val="001500FB"/>
    <w:rsid w:val="00152D72"/>
    <w:rsid w:val="001633F0"/>
    <w:rsid w:val="00165F7D"/>
    <w:rsid w:val="00166B8E"/>
    <w:rsid w:val="00171A82"/>
    <w:rsid w:val="00174DF3"/>
    <w:rsid w:val="00176F0F"/>
    <w:rsid w:val="00182E81"/>
    <w:rsid w:val="00194263"/>
    <w:rsid w:val="001A0200"/>
    <w:rsid w:val="001A1136"/>
    <w:rsid w:val="001A5830"/>
    <w:rsid w:val="001B05BC"/>
    <w:rsid w:val="001B0CD6"/>
    <w:rsid w:val="001B69BC"/>
    <w:rsid w:val="001B710B"/>
    <w:rsid w:val="001C38A7"/>
    <w:rsid w:val="001C3D5F"/>
    <w:rsid w:val="001C61C9"/>
    <w:rsid w:val="001C6DB8"/>
    <w:rsid w:val="001D1604"/>
    <w:rsid w:val="001D19D0"/>
    <w:rsid w:val="001D2213"/>
    <w:rsid w:val="001D4E2B"/>
    <w:rsid w:val="001D5D47"/>
    <w:rsid w:val="001E534A"/>
    <w:rsid w:val="001E5E34"/>
    <w:rsid w:val="001F0D39"/>
    <w:rsid w:val="001F2557"/>
    <w:rsid w:val="001F4280"/>
    <w:rsid w:val="0020089F"/>
    <w:rsid w:val="00211B0C"/>
    <w:rsid w:val="0021265D"/>
    <w:rsid w:val="00214163"/>
    <w:rsid w:val="0021480C"/>
    <w:rsid w:val="002158E8"/>
    <w:rsid w:val="002166D2"/>
    <w:rsid w:val="00220C98"/>
    <w:rsid w:val="002226D2"/>
    <w:rsid w:val="0022598A"/>
    <w:rsid w:val="002264FF"/>
    <w:rsid w:val="002276E0"/>
    <w:rsid w:val="0023031B"/>
    <w:rsid w:val="00231DE5"/>
    <w:rsid w:val="002324E6"/>
    <w:rsid w:val="0023630D"/>
    <w:rsid w:val="002371EE"/>
    <w:rsid w:val="002402D2"/>
    <w:rsid w:val="00240645"/>
    <w:rsid w:val="002415B9"/>
    <w:rsid w:val="002536F1"/>
    <w:rsid w:val="00255264"/>
    <w:rsid w:val="00262C26"/>
    <w:rsid w:val="002672D0"/>
    <w:rsid w:val="002710FF"/>
    <w:rsid w:val="00280AFC"/>
    <w:rsid w:val="00285749"/>
    <w:rsid w:val="002944EB"/>
    <w:rsid w:val="002952A4"/>
    <w:rsid w:val="002959E1"/>
    <w:rsid w:val="00297EC5"/>
    <w:rsid w:val="002A04C6"/>
    <w:rsid w:val="002A3C70"/>
    <w:rsid w:val="002A783C"/>
    <w:rsid w:val="002C6A29"/>
    <w:rsid w:val="002C7E6B"/>
    <w:rsid w:val="002D3A45"/>
    <w:rsid w:val="002D4884"/>
    <w:rsid w:val="002D716D"/>
    <w:rsid w:val="002D7E37"/>
    <w:rsid w:val="002E0AC8"/>
    <w:rsid w:val="002E14DC"/>
    <w:rsid w:val="002E2649"/>
    <w:rsid w:val="002E2CD2"/>
    <w:rsid w:val="002E5EED"/>
    <w:rsid w:val="002E616A"/>
    <w:rsid w:val="002F1307"/>
    <w:rsid w:val="002F4889"/>
    <w:rsid w:val="002F4D96"/>
    <w:rsid w:val="002F5031"/>
    <w:rsid w:val="002F78CA"/>
    <w:rsid w:val="002F7E71"/>
    <w:rsid w:val="00300B8D"/>
    <w:rsid w:val="00303D34"/>
    <w:rsid w:val="003061DC"/>
    <w:rsid w:val="00315B6F"/>
    <w:rsid w:val="0033197D"/>
    <w:rsid w:val="00331B4B"/>
    <w:rsid w:val="00334EA9"/>
    <w:rsid w:val="003354BA"/>
    <w:rsid w:val="00342518"/>
    <w:rsid w:val="00342D84"/>
    <w:rsid w:val="00342ED3"/>
    <w:rsid w:val="003452F1"/>
    <w:rsid w:val="003548EE"/>
    <w:rsid w:val="00362058"/>
    <w:rsid w:val="00363B17"/>
    <w:rsid w:val="0036530F"/>
    <w:rsid w:val="00377815"/>
    <w:rsid w:val="00380136"/>
    <w:rsid w:val="00386478"/>
    <w:rsid w:val="003901E9"/>
    <w:rsid w:val="00391581"/>
    <w:rsid w:val="003930F9"/>
    <w:rsid w:val="00393748"/>
    <w:rsid w:val="00393C10"/>
    <w:rsid w:val="00397006"/>
    <w:rsid w:val="003A4710"/>
    <w:rsid w:val="003A6766"/>
    <w:rsid w:val="003B0C53"/>
    <w:rsid w:val="003C095D"/>
    <w:rsid w:val="003C1F06"/>
    <w:rsid w:val="003C52F7"/>
    <w:rsid w:val="003D0076"/>
    <w:rsid w:val="003D07D5"/>
    <w:rsid w:val="003D1449"/>
    <w:rsid w:val="003D1F55"/>
    <w:rsid w:val="003E050B"/>
    <w:rsid w:val="003E15C3"/>
    <w:rsid w:val="003F0CDC"/>
    <w:rsid w:val="004017E9"/>
    <w:rsid w:val="004020D5"/>
    <w:rsid w:val="00403726"/>
    <w:rsid w:val="00405A07"/>
    <w:rsid w:val="00406A76"/>
    <w:rsid w:val="00407E24"/>
    <w:rsid w:val="00412CE9"/>
    <w:rsid w:val="00414147"/>
    <w:rsid w:val="0042092F"/>
    <w:rsid w:val="00421D34"/>
    <w:rsid w:val="004233C2"/>
    <w:rsid w:val="0042546D"/>
    <w:rsid w:val="00433E43"/>
    <w:rsid w:val="0043414D"/>
    <w:rsid w:val="00434B47"/>
    <w:rsid w:val="00435920"/>
    <w:rsid w:val="00445FFE"/>
    <w:rsid w:val="004463DB"/>
    <w:rsid w:val="00454A39"/>
    <w:rsid w:val="00457E24"/>
    <w:rsid w:val="00461D36"/>
    <w:rsid w:val="00465E8C"/>
    <w:rsid w:val="00466B64"/>
    <w:rsid w:val="0047375E"/>
    <w:rsid w:val="004820E3"/>
    <w:rsid w:val="00482633"/>
    <w:rsid w:val="004830D1"/>
    <w:rsid w:val="00483BA6"/>
    <w:rsid w:val="00484106"/>
    <w:rsid w:val="00484D59"/>
    <w:rsid w:val="00492BCE"/>
    <w:rsid w:val="00495214"/>
    <w:rsid w:val="004A23EE"/>
    <w:rsid w:val="004B0C25"/>
    <w:rsid w:val="004C3C05"/>
    <w:rsid w:val="004C4CD7"/>
    <w:rsid w:val="004D113C"/>
    <w:rsid w:val="004D3496"/>
    <w:rsid w:val="004D457C"/>
    <w:rsid w:val="004E1594"/>
    <w:rsid w:val="004E4A64"/>
    <w:rsid w:val="004E6EA8"/>
    <w:rsid w:val="004F699F"/>
    <w:rsid w:val="004F6F7F"/>
    <w:rsid w:val="00500CEE"/>
    <w:rsid w:val="00500F17"/>
    <w:rsid w:val="0050543C"/>
    <w:rsid w:val="00506FB7"/>
    <w:rsid w:val="0051201C"/>
    <w:rsid w:val="005126A0"/>
    <w:rsid w:val="00517B30"/>
    <w:rsid w:val="00517CCC"/>
    <w:rsid w:val="00521527"/>
    <w:rsid w:val="00525329"/>
    <w:rsid w:val="00530156"/>
    <w:rsid w:val="00530896"/>
    <w:rsid w:val="00531715"/>
    <w:rsid w:val="00541973"/>
    <w:rsid w:val="00547CA1"/>
    <w:rsid w:val="00552D8C"/>
    <w:rsid w:val="00560A79"/>
    <w:rsid w:val="00560D45"/>
    <w:rsid w:val="00562A94"/>
    <w:rsid w:val="00564AA2"/>
    <w:rsid w:val="00565738"/>
    <w:rsid w:val="00566079"/>
    <w:rsid w:val="00567250"/>
    <w:rsid w:val="0057413C"/>
    <w:rsid w:val="00575568"/>
    <w:rsid w:val="00576641"/>
    <w:rsid w:val="005818B3"/>
    <w:rsid w:val="00582E2B"/>
    <w:rsid w:val="00583693"/>
    <w:rsid w:val="0058573B"/>
    <w:rsid w:val="00585B81"/>
    <w:rsid w:val="005905DA"/>
    <w:rsid w:val="00591BDA"/>
    <w:rsid w:val="00595256"/>
    <w:rsid w:val="005966E9"/>
    <w:rsid w:val="005A6CC4"/>
    <w:rsid w:val="005A6DC7"/>
    <w:rsid w:val="005B4199"/>
    <w:rsid w:val="005B4E42"/>
    <w:rsid w:val="005B5B4A"/>
    <w:rsid w:val="005C01BE"/>
    <w:rsid w:val="005D27A4"/>
    <w:rsid w:val="005D6720"/>
    <w:rsid w:val="005D7908"/>
    <w:rsid w:val="005E05BC"/>
    <w:rsid w:val="005E46BB"/>
    <w:rsid w:val="005E5575"/>
    <w:rsid w:val="005F0480"/>
    <w:rsid w:val="005F40DA"/>
    <w:rsid w:val="005F4CC4"/>
    <w:rsid w:val="005F6748"/>
    <w:rsid w:val="005F6DAB"/>
    <w:rsid w:val="0060454D"/>
    <w:rsid w:val="00613813"/>
    <w:rsid w:val="00615AD6"/>
    <w:rsid w:val="00623ECE"/>
    <w:rsid w:val="0062561C"/>
    <w:rsid w:val="00625FFF"/>
    <w:rsid w:val="00636143"/>
    <w:rsid w:val="00637E17"/>
    <w:rsid w:val="006424B9"/>
    <w:rsid w:val="006430B3"/>
    <w:rsid w:val="0064687D"/>
    <w:rsid w:val="00651A6C"/>
    <w:rsid w:val="00656E5E"/>
    <w:rsid w:val="00657AF1"/>
    <w:rsid w:val="00664225"/>
    <w:rsid w:val="00670351"/>
    <w:rsid w:val="00670734"/>
    <w:rsid w:val="00671019"/>
    <w:rsid w:val="00672BBD"/>
    <w:rsid w:val="0067576F"/>
    <w:rsid w:val="0067578B"/>
    <w:rsid w:val="00686985"/>
    <w:rsid w:val="00686B31"/>
    <w:rsid w:val="00686DBE"/>
    <w:rsid w:val="00693559"/>
    <w:rsid w:val="006948BA"/>
    <w:rsid w:val="00694B0D"/>
    <w:rsid w:val="006960E4"/>
    <w:rsid w:val="00697CE3"/>
    <w:rsid w:val="00697D52"/>
    <w:rsid w:val="006A0E43"/>
    <w:rsid w:val="006A4E9D"/>
    <w:rsid w:val="006A5D6E"/>
    <w:rsid w:val="006B0A7C"/>
    <w:rsid w:val="006B10D8"/>
    <w:rsid w:val="006B2E91"/>
    <w:rsid w:val="006B4D5F"/>
    <w:rsid w:val="006C3AE6"/>
    <w:rsid w:val="006C6C40"/>
    <w:rsid w:val="006D77C7"/>
    <w:rsid w:val="006E0FB9"/>
    <w:rsid w:val="006E1A8C"/>
    <w:rsid w:val="006E6277"/>
    <w:rsid w:val="006F0199"/>
    <w:rsid w:val="006F0FEF"/>
    <w:rsid w:val="006F2607"/>
    <w:rsid w:val="007010F0"/>
    <w:rsid w:val="0070631F"/>
    <w:rsid w:val="00714FE5"/>
    <w:rsid w:val="0071547C"/>
    <w:rsid w:val="007167F6"/>
    <w:rsid w:val="00721F0F"/>
    <w:rsid w:val="00724AD7"/>
    <w:rsid w:val="00724FCC"/>
    <w:rsid w:val="00734CD0"/>
    <w:rsid w:val="00736320"/>
    <w:rsid w:val="00736896"/>
    <w:rsid w:val="00737E2F"/>
    <w:rsid w:val="00744FD6"/>
    <w:rsid w:val="00755D79"/>
    <w:rsid w:val="007564C4"/>
    <w:rsid w:val="007613A7"/>
    <w:rsid w:val="00764C44"/>
    <w:rsid w:val="00765EEF"/>
    <w:rsid w:val="00766FD6"/>
    <w:rsid w:val="007673AF"/>
    <w:rsid w:val="007769E8"/>
    <w:rsid w:val="00781619"/>
    <w:rsid w:val="00784956"/>
    <w:rsid w:val="0079084B"/>
    <w:rsid w:val="00791397"/>
    <w:rsid w:val="00796B58"/>
    <w:rsid w:val="007A59BD"/>
    <w:rsid w:val="007A65CD"/>
    <w:rsid w:val="007B2E96"/>
    <w:rsid w:val="007B4D4E"/>
    <w:rsid w:val="007B79C5"/>
    <w:rsid w:val="007C40B6"/>
    <w:rsid w:val="007D07A6"/>
    <w:rsid w:val="007D2D10"/>
    <w:rsid w:val="007D7547"/>
    <w:rsid w:val="007E0B57"/>
    <w:rsid w:val="007E135C"/>
    <w:rsid w:val="007E1948"/>
    <w:rsid w:val="007E5110"/>
    <w:rsid w:val="007E6D74"/>
    <w:rsid w:val="007F28C9"/>
    <w:rsid w:val="007F3537"/>
    <w:rsid w:val="007F37AB"/>
    <w:rsid w:val="007F49D9"/>
    <w:rsid w:val="007F5A4C"/>
    <w:rsid w:val="007F5EA3"/>
    <w:rsid w:val="007F6905"/>
    <w:rsid w:val="007F722B"/>
    <w:rsid w:val="008075C9"/>
    <w:rsid w:val="0081248D"/>
    <w:rsid w:val="00812910"/>
    <w:rsid w:val="00812F6D"/>
    <w:rsid w:val="00813275"/>
    <w:rsid w:val="00815E9A"/>
    <w:rsid w:val="0082305B"/>
    <w:rsid w:val="00825E76"/>
    <w:rsid w:val="008263A8"/>
    <w:rsid w:val="00830F19"/>
    <w:rsid w:val="008341FB"/>
    <w:rsid w:val="008364AC"/>
    <w:rsid w:val="008439E6"/>
    <w:rsid w:val="008514B0"/>
    <w:rsid w:val="00853AB7"/>
    <w:rsid w:val="00853D09"/>
    <w:rsid w:val="00857835"/>
    <w:rsid w:val="00861A71"/>
    <w:rsid w:val="00866793"/>
    <w:rsid w:val="00866E9F"/>
    <w:rsid w:val="008732DF"/>
    <w:rsid w:val="00874086"/>
    <w:rsid w:val="0087624F"/>
    <w:rsid w:val="00877478"/>
    <w:rsid w:val="0089330C"/>
    <w:rsid w:val="00895774"/>
    <w:rsid w:val="00896B93"/>
    <w:rsid w:val="008A0133"/>
    <w:rsid w:val="008A1DF3"/>
    <w:rsid w:val="008A225E"/>
    <w:rsid w:val="008A2B02"/>
    <w:rsid w:val="008A6DB9"/>
    <w:rsid w:val="008A7517"/>
    <w:rsid w:val="008A7FBA"/>
    <w:rsid w:val="008B11A0"/>
    <w:rsid w:val="008B796D"/>
    <w:rsid w:val="008C2EC2"/>
    <w:rsid w:val="008C4877"/>
    <w:rsid w:val="008C538D"/>
    <w:rsid w:val="008C5DC8"/>
    <w:rsid w:val="008C7434"/>
    <w:rsid w:val="008D070F"/>
    <w:rsid w:val="008D0D25"/>
    <w:rsid w:val="008D182B"/>
    <w:rsid w:val="008D2141"/>
    <w:rsid w:val="008D321C"/>
    <w:rsid w:val="008D3625"/>
    <w:rsid w:val="008D70ED"/>
    <w:rsid w:val="008D72A8"/>
    <w:rsid w:val="008D7835"/>
    <w:rsid w:val="008E2813"/>
    <w:rsid w:val="008E3782"/>
    <w:rsid w:val="008F1D65"/>
    <w:rsid w:val="008F3B26"/>
    <w:rsid w:val="008F78A2"/>
    <w:rsid w:val="00904E9D"/>
    <w:rsid w:val="00907534"/>
    <w:rsid w:val="00912D60"/>
    <w:rsid w:val="0091608F"/>
    <w:rsid w:val="0092097E"/>
    <w:rsid w:val="0092163D"/>
    <w:rsid w:val="00923EBC"/>
    <w:rsid w:val="009273F7"/>
    <w:rsid w:val="00927827"/>
    <w:rsid w:val="00936CC4"/>
    <w:rsid w:val="00937C23"/>
    <w:rsid w:val="00940775"/>
    <w:rsid w:val="00943336"/>
    <w:rsid w:val="009469F4"/>
    <w:rsid w:val="00952339"/>
    <w:rsid w:val="0095271E"/>
    <w:rsid w:val="00967B12"/>
    <w:rsid w:val="00970AC6"/>
    <w:rsid w:val="0097220B"/>
    <w:rsid w:val="00973B00"/>
    <w:rsid w:val="00975CE0"/>
    <w:rsid w:val="00984759"/>
    <w:rsid w:val="00984AD5"/>
    <w:rsid w:val="00985000"/>
    <w:rsid w:val="00987209"/>
    <w:rsid w:val="00993B56"/>
    <w:rsid w:val="00996937"/>
    <w:rsid w:val="0099730E"/>
    <w:rsid w:val="009B1734"/>
    <w:rsid w:val="009B244F"/>
    <w:rsid w:val="009C5807"/>
    <w:rsid w:val="009D7BE6"/>
    <w:rsid w:val="009E115F"/>
    <w:rsid w:val="009E2892"/>
    <w:rsid w:val="009E359E"/>
    <w:rsid w:val="009E3C4A"/>
    <w:rsid w:val="009E50BB"/>
    <w:rsid w:val="009E6AA1"/>
    <w:rsid w:val="009F3FDD"/>
    <w:rsid w:val="00A000FE"/>
    <w:rsid w:val="00A0024D"/>
    <w:rsid w:val="00A008EA"/>
    <w:rsid w:val="00A01B3E"/>
    <w:rsid w:val="00A02E7D"/>
    <w:rsid w:val="00A033D5"/>
    <w:rsid w:val="00A05F46"/>
    <w:rsid w:val="00A06618"/>
    <w:rsid w:val="00A13447"/>
    <w:rsid w:val="00A17AF0"/>
    <w:rsid w:val="00A20179"/>
    <w:rsid w:val="00A2020B"/>
    <w:rsid w:val="00A244E7"/>
    <w:rsid w:val="00A33BE4"/>
    <w:rsid w:val="00A34262"/>
    <w:rsid w:val="00A34DA1"/>
    <w:rsid w:val="00A36C73"/>
    <w:rsid w:val="00A37F73"/>
    <w:rsid w:val="00A5054D"/>
    <w:rsid w:val="00A60961"/>
    <w:rsid w:val="00A61E52"/>
    <w:rsid w:val="00A64239"/>
    <w:rsid w:val="00A666CC"/>
    <w:rsid w:val="00A8140E"/>
    <w:rsid w:val="00A92EF8"/>
    <w:rsid w:val="00A967E5"/>
    <w:rsid w:val="00AA2A6B"/>
    <w:rsid w:val="00AA4427"/>
    <w:rsid w:val="00AB473A"/>
    <w:rsid w:val="00AB57E5"/>
    <w:rsid w:val="00AC2198"/>
    <w:rsid w:val="00AC368D"/>
    <w:rsid w:val="00AC4296"/>
    <w:rsid w:val="00AC4718"/>
    <w:rsid w:val="00AC5126"/>
    <w:rsid w:val="00AC702A"/>
    <w:rsid w:val="00AC7724"/>
    <w:rsid w:val="00AD0230"/>
    <w:rsid w:val="00AD0336"/>
    <w:rsid w:val="00AD1BBD"/>
    <w:rsid w:val="00AD5736"/>
    <w:rsid w:val="00AD5A12"/>
    <w:rsid w:val="00AF0635"/>
    <w:rsid w:val="00AF0A89"/>
    <w:rsid w:val="00AF4989"/>
    <w:rsid w:val="00AF72F9"/>
    <w:rsid w:val="00AF7C7B"/>
    <w:rsid w:val="00B02A67"/>
    <w:rsid w:val="00B07B1E"/>
    <w:rsid w:val="00B10888"/>
    <w:rsid w:val="00B13B0E"/>
    <w:rsid w:val="00B154D7"/>
    <w:rsid w:val="00B17D52"/>
    <w:rsid w:val="00B24D29"/>
    <w:rsid w:val="00B259E5"/>
    <w:rsid w:val="00B26D57"/>
    <w:rsid w:val="00B26F0B"/>
    <w:rsid w:val="00B30151"/>
    <w:rsid w:val="00B32E02"/>
    <w:rsid w:val="00B335AD"/>
    <w:rsid w:val="00B411CF"/>
    <w:rsid w:val="00B47DB7"/>
    <w:rsid w:val="00B57792"/>
    <w:rsid w:val="00B70573"/>
    <w:rsid w:val="00B73041"/>
    <w:rsid w:val="00B9079B"/>
    <w:rsid w:val="00B94504"/>
    <w:rsid w:val="00B95722"/>
    <w:rsid w:val="00B969E8"/>
    <w:rsid w:val="00B97FA2"/>
    <w:rsid w:val="00BA3D2E"/>
    <w:rsid w:val="00BA765F"/>
    <w:rsid w:val="00BB2620"/>
    <w:rsid w:val="00BB2C44"/>
    <w:rsid w:val="00BB391B"/>
    <w:rsid w:val="00BB6E07"/>
    <w:rsid w:val="00BB741A"/>
    <w:rsid w:val="00BC0BF1"/>
    <w:rsid w:val="00BC177F"/>
    <w:rsid w:val="00BC4B9E"/>
    <w:rsid w:val="00BC5C86"/>
    <w:rsid w:val="00BC7E13"/>
    <w:rsid w:val="00BD2AB4"/>
    <w:rsid w:val="00BD6360"/>
    <w:rsid w:val="00BF05FF"/>
    <w:rsid w:val="00C012A0"/>
    <w:rsid w:val="00C06B1E"/>
    <w:rsid w:val="00C06E59"/>
    <w:rsid w:val="00C071FE"/>
    <w:rsid w:val="00C10FC5"/>
    <w:rsid w:val="00C121F3"/>
    <w:rsid w:val="00C16BA3"/>
    <w:rsid w:val="00C206D4"/>
    <w:rsid w:val="00C220F8"/>
    <w:rsid w:val="00C24AA2"/>
    <w:rsid w:val="00C279E8"/>
    <w:rsid w:val="00C336DE"/>
    <w:rsid w:val="00C3374F"/>
    <w:rsid w:val="00C42D76"/>
    <w:rsid w:val="00C433B9"/>
    <w:rsid w:val="00C467F0"/>
    <w:rsid w:val="00C5058C"/>
    <w:rsid w:val="00C5175B"/>
    <w:rsid w:val="00C52233"/>
    <w:rsid w:val="00C52B76"/>
    <w:rsid w:val="00C5431C"/>
    <w:rsid w:val="00C559B6"/>
    <w:rsid w:val="00C57917"/>
    <w:rsid w:val="00C60E4C"/>
    <w:rsid w:val="00C6500D"/>
    <w:rsid w:val="00C6595E"/>
    <w:rsid w:val="00C725DB"/>
    <w:rsid w:val="00C72F20"/>
    <w:rsid w:val="00C743C6"/>
    <w:rsid w:val="00C74AC3"/>
    <w:rsid w:val="00C80C1D"/>
    <w:rsid w:val="00C824CC"/>
    <w:rsid w:val="00C87CAA"/>
    <w:rsid w:val="00C935C0"/>
    <w:rsid w:val="00CA33BE"/>
    <w:rsid w:val="00CA353B"/>
    <w:rsid w:val="00CA4C20"/>
    <w:rsid w:val="00CA5AD5"/>
    <w:rsid w:val="00CA6D23"/>
    <w:rsid w:val="00CA77A1"/>
    <w:rsid w:val="00CB1835"/>
    <w:rsid w:val="00CB1F51"/>
    <w:rsid w:val="00CB4E73"/>
    <w:rsid w:val="00CC1241"/>
    <w:rsid w:val="00CC627A"/>
    <w:rsid w:val="00CD7025"/>
    <w:rsid w:val="00CE0D35"/>
    <w:rsid w:val="00CE0E7D"/>
    <w:rsid w:val="00CF0BD7"/>
    <w:rsid w:val="00CF2BAE"/>
    <w:rsid w:val="00CF6D53"/>
    <w:rsid w:val="00CF74A4"/>
    <w:rsid w:val="00CF7A55"/>
    <w:rsid w:val="00D003AA"/>
    <w:rsid w:val="00D013C7"/>
    <w:rsid w:val="00D029E1"/>
    <w:rsid w:val="00D256A6"/>
    <w:rsid w:val="00D26480"/>
    <w:rsid w:val="00D3186C"/>
    <w:rsid w:val="00D329BF"/>
    <w:rsid w:val="00D341F1"/>
    <w:rsid w:val="00D3594D"/>
    <w:rsid w:val="00D36501"/>
    <w:rsid w:val="00D42413"/>
    <w:rsid w:val="00D42A92"/>
    <w:rsid w:val="00D44338"/>
    <w:rsid w:val="00D464A2"/>
    <w:rsid w:val="00D47589"/>
    <w:rsid w:val="00D5229D"/>
    <w:rsid w:val="00D53D4B"/>
    <w:rsid w:val="00D56705"/>
    <w:rsid w:val="00D56CC4"/>
    <w:rsid w:val="00D574AE"/>
    <w:rsid w:val="00D602AB"/>
    <w:rsid w:val="00D602B0"/>
    <w:rsid w:val="00D627A4"/>
    <w:rsid w:val="00D6441C"/>
    <w:rsid w:val="00D70000"/>
    <w:rsid w:val="00D76C15"/>
    <w:rsid w:val="00D774EC"/>
    <w:rsid w:val="00D80EEF"/>
    <w:rsid w:val="00D810DB"/>
    <w:rsid w:val="00D82489"/>
    <w:rsid w:val="00D85D1B"/>
    <w:rsid w:val="00D861F5"/>
    <w:rsid w:val="00D93878"/>
    <w:rsid w:val="00D94154"/>
    <w:rsid w:val="00D97342"/>
    <w:rsid w:val="00DA21CB"/>
    <w:rsid w:val="00DA621D"/>
    <w:rsid w:val="00DA6CE2"/>
    <w:rsid w:val="00DA6FD2"/>
    <w:rsid w:val="00DA758F"/>
    <w:rsid w:val="00DB0F18"/>
    <w:rsid w:val="00DB37B2"/>
    <w:rsid w:val="00DB529E"/>
    <w:rsid w:val="00DB593A"/>
    <w:rsid w:val="00DB64AF"/>
    <w:rsid w:val="00DD0AF0"/>
    <w:rsid w:val="00DD7134"/>
    <w:rsid w:val="00DE2B2B"/>
    <w:rsid w:val="00DE4669"/>
    <w:rsid w:val="00DF1A7F"/>
    <w:rsid w:val="00DF6A96"/>
    <w:rsid w:val="00DF6FBB"/>
    <w:rsid w:val="00E02971"/>
    <w:rsid w:val="00E106B9"/>
    <w:rsid w:val="00E14DB5"/>
    <w:rsid w:val="00E209A6"/>
    <w:rsid w:val="00E20EBE"/>
    <w:rsid w:val="00E21B56"/>
    <w:rsid w:val="00E22762"/>
    <w:rsid w:val="00E23B80"/>
    <w:rsid w:val="00E257BC"/>
    <w:rsid w:val="00E27AD1"/>
    <w:rsid w:val="00E32109"/>
    <w:rsid w:val="00E37FC2"/>
    <w:rsid w:val="00E40F6C"/>
    <w:rsid w:val="00E41684"/>
    <w:rsid w:val="00E41E76"/>
    <w:rsid w:val="00E42135"/>
    <w:rsid w:val="00E52586"/>
    <w:rsid w:val="00E56223"/>
    <w:rsid w:val="00E56E29"/>
    <w:rsid w:val="00E57123"/>
    <w:rsid w:val="00E576ED"/>
    <w:rsid w:val="00E625F9"/>
    <w:rsid w:val="00E6711D"/>
    <w:rsid w:val="00E81A37"/>
    <w:rsid w:val="00E851AD"/>
    <w:rsid w:val="00E90258"/>
    <w:rsid w:val="00E923E4"/>
    <w:rsid w:val="00E94605"/>
    <w:rsid w:val="00E97D45"/>
    <w:rsid w:val="00EB10C6"/>
    <w:rsid w:val="00EB666F"/>
    <w:rsid w:val="00EB7196"/>
    <w:rsid w:val="00EC2166"/>
    <w:rsid w:val="00ED773E"/>
    <w:rsid w:val="00EE04FC"/>
    <w:rsid w:val="00EE0A99"/>
    <w:rsid w:val="00EE0F8D"/>
    <w:rsid w:val="00EE3C79"/>
    <w:rsid w:val="00EF17B3"/>
    <w:rsid w:val="00EF33E6"/>
    <w:rsid w:val="00EF70B1"/>
    <w:rsid w:val="00F11225"/>
    <w:rsid w:val="00F141DD"/>
    <w:rsid w:val="00F151B2"/>
    <w:rsid w:val="00F16C29"/>
    <w:rsid w:val="00F20455"/>
    <w:rsid w:val="00F313F2"/>
    <w:rsid w:val="00F340A4"/>
    <w:rsid w:val="00F3515A"/>
    <w:rsid w:val="00F36512"/>
    <w:rsid w:val="00F370BB"/>
    <w:rsid w:val="00F4333E"/>
    <w:rsid w:val="00F640A1"/>
    <w:rsid w:val="00F64235"/>
    <w:rsid w:val="00F643FC"/>
    <w:rsid w:val="00F64FBA"/>
    <w:rsid w:val="00F6638C"/>
    <w:rsid w:val="00F73CC3"/>
    <w:rsid w:val="00F74565"/>
    <w:rsid w:val="00F76720"/>
    <w:rsid w:val="00F82EB6"/>
    <w:rsid w:val="00F82EE3"/>
    <w:rsid w:val="00F90DEE"/>
    <w:rsid w:val="00F96107"/>
    <w:rsid w:val="00FA0E2E"/>
    <w:rsid w:val="00FA3B32"/>
    <w:rsid w:val="00FA47F0"/>
    <w:rsid w:val="00FA58B2"/>
    <w:rsid w:val="00FA70B5"/>
    <w:rsid w:val="00FB08BC"/>
    <w:rsid w:val="00FB155E"/>
    <w:rsid w:val="00FB18C6"/>
    <w:rsid w:val="00FC13A0"/>
    <w:rsid w:val="00FC5EB9"/>
    <w:rsid w:val="00FD3ED6"/>
    <w:rsid w:val="00FE0966"/>
    <w:rsid w:val="00FE193D"/>
    <w:rsid w:val="00FF0C22"/>
    <w:rsid w:val="00FF1533"/>
    <w:rsid w:val="00FF3A2E"/>
    <w:rsid w:val="00FF5258"/>
    <w:rsid w:val="00FF5D41"/>
    <w:rsid w:val="00FF6B34"/>
    <w:rsid w:val="00FF7E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B4C11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80C"/>
  </w:style>
  <w:style w:type="paragraph" w:styleId="1">
    <w:name w:val="heading 1"/>
    <w:aliases w:val="Заголовок 1_стандарта"/>
    <w:basedOn w:val="a"/>
    <w:next w:val="a"/>
    <w:link w:val="11"/>
    <w:qFormat/>
    <w:rsid w:val="002F7E71"/>
    <w:pPr>
      <w:keepNext/>
      <w:spacing w:after="0" w:line="240" w:lineRule="auto"/>
      <w:ind w:left="360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??????? ??????????,I.L.T.,Aa?oiee eieiioeooe1,header-first,HeaderPort,ВерхКолонтитул,Even"/>
    <w:basedOn w:val="a"/>
    <w:link w:val="a4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??????? ?????????? Знак,I.L.T. Знак,Aa?oiee eieiioeooe1 Знак,header-first Знак,HeaderPort Знак,ВерхКолонтитул Знак,Even Знак"/>
    <w:basedOn w:val="a0"/>
    <w:link w:val="a3"/>
    <w:rsid w:val="00F20455"/>
  </w:style>
  <w:style w:type="paragraph" w:styleId="a5">
    <w:name w:val="footer"/>
    <w:basedOn w:val="a"/>
    <w:link w:val="a6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0455"/>
  </w:style>
  <w:style w:type="paragraph" w:styleId="a7">
    <w:name w:val="Balloon Text"/>
    <w:basedOn w:val="a"/>
    <w:link w:val="a8"/>
    <w:uiPriority w:val="99"/>
    <w:semiHidden/>
    <w:unhideWhenUsed/>
    <w:rsid w:val="00F204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045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E923E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A5054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5054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5054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5054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5054D"/>
    <w:rPr>
      <w:b/>
      <w:bCs/>
      <w:sz w:val="20"/>
      <w:szCs w:val="20"/>
    </w:rPr>
  </w:style>
  <w:style w:type="paragraph" w:styleId="af">
    <w:name w:val="Normal (Web)"/>
    <w:aliases w:val="Обычный (Web),Обычный (веб) Знак Знак,Обычный (Web) Знак Знак Знак"/>
    <w:basedOn w:val="a"/>
    <w:link w:val="af0"/>
    <w:rsid w:val="00D42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бычный (веб) Знак"/>
    <w:aliases w:val="Обычный (Web) Знак,Обычный (веб) Знак Знак Знак,Обычный (Web) Знак Знак Знак Знак"/>
    <w:link w:val="af"/>
    <w:rsid w:val="00D42A92"/>
    <w:rPr>
      <w:rFonts w:ascii="Times New Roman" w:eastAsia="Times New Roman" w:hAnsi="Times New Roman" w:cs="Times New Roman"/>
      <w:sz w:val="24"/>
      <w:szCs w:val="24"/>
    </w:rPr>
  </w:style>
  <w:style w:type="table" w:styleId="af1">
    <w:name w:val="Table Grid"/>
    <w:basedOn w:val="a1"/>
    <w:uiPriority w:val="59"/>
    <w:rsid w:val="006424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B529E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6948BA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6948BA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6948BA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8B796D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8B796D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8B796D"/>
    <w:rPr>
      <w:vertAlign w:val="superscript"/>
    </w:rPr>
  </w:style>
  <w:style w:type="paragraph" w:styleId="af8">
    <w:name w:val="No Spacing"/>
    <w:uiPriority w:val="1"/>
    <w:qFormat/>
    <w:rsid w:val="00E94605"/>
    <w:pPr>
      <w:spacing w:after="0" w:line="240" w:lineRule="auto"/>
    </w:pPr>
  </w:style>
  <w:style w:type="paragraph" w:styleId="af9">
    <w:name w:val="Body Text Indent"/>
    <w:basedOn w:val="a"/>
    <w:link w:val="afa"/>
    <w:rsid w:val="00E94605"/>
    <w:pPr>
      <w:spacing w:after="0" w:line="240" w:lineRule="atLeast"/>
      <w:ind w:left="1134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a">
    <w:name w:val="Основной текст с отступом Знак"/>
    <w:basedOn w:val="a0"/>
    <w:link w:val="af9"/>
    <w:rsid w:val="00E94605"/>
    <w:rPr>
      <w:rFonts w:ascii="Times New Roman" w:eastAsia="Times New Roman" w:hAnsi="Times New Roman" w:cs="Times New Roman"/>
      <w:sz w:val="24"/>
      <w:szCs w:val="20"/>
    </w:rPr>
  </w:style>
  <w:style w:type="character" w:styleId="afb">
    <w:name w:val="Placeholder Text"/>
    <w:basedOn w:val="a0"/>
    <w:uiPriority w:val="99"/>
    <w:semiHidden/>
    <w:rsid w:val="008A7FBA"/>
    <w:rPr>
      <w:color w:val="808080"/>
    </w:rPr>
  </w:style>
  <w:style w:type="character" w:customStyle="1" w:styleId="10">
    <w:name w:val="Заголовок 1 Знак"/>
    <w:basedOn w:val="a0"/>
    <w:uiPriority w:val="9"/>
    <w:rsid w:val="002F7E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1">
    <w:name w:val="Заголовок 1 Знак1"/>
    <w:aliases w:val="Заголовок 1_стандарта Знак"/>
    <w:link w:val="1"/>
    <w:locked/>
    <w:rsid w:val="002F7E71"/>
    <w:rPr>
      <w:rFonts w:ascii="Times New Roman" w:eastAsia="Times New Roman" w:hAnsi="Times New Roman" w:cs="Times New Roman"/>
      <w:sz w:val="28"/>
      <w:szCs w:val="20"/>
    </w:rPr>
  </w:style>
  <w:style w:type="character" w:styleId="afc">
    <w:name w:val="Hyperlink"/>
    <w:basedOn w:val="a0"/>
    <w:uiPriority w:val="99"/>
    <w:unhideWhenUsed/>
    <w:rsid w:val="00CA33BE"/>
    <w:rPr>
      <w:color w:val="0000FF"/>
      <w:u w:val="single"/>
    </w:rPr>
  </w:style>
  <w:style w:type="character" w:styleId="afd">
    <w:name w:val="FollowedHyperlink"/>
    <w:basedOn w:val="a0"/>
    <w:uiPriority w:val="99"/>
    <w:semiHidden/>
    <w:unhideWhenUsed/>
    <w:rsid w:val="00CA33BE"/>
    <w:rPr>
      <w:color w:val="800080" w:themeColor="followedHyperlink"/>
      <w:u w:val="single"/>
    </w:rPr>
  </w:style>
  <w:style w:type="character" w:customStyle="1" w:styleId="FontStyle33">
    <w:name w:val="Font Style33"/>
    <w:basedOn w:val="a0"/>
    <w:uiPriority w:val="99"/>
    <w:rsid w:val="0005106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0510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f1"/>
    <w:uiPriority w:val="59"/>
    <w:rsid w:val="00721F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e">
    <w:name w:val="Subtle Emphasis"/>
    <w:basedOn w:val="a0"/>
    <w:uiPriority w:val="19"/>
    <w:qFormat/>
    <w:rsid w:val="00001484"/>
    <w:rPr>
      <w:i/>
      <w:iCs/>
      <w:color w:val="808080" w:themeColor="text1" w:themeTint="7F"/>
    </w:rPr>
  </w:style>
  <w:style w:type="paragraph" w:styleId="aff">
    <w:name w:val="Revision"/>
    <w:hidden/>
    <w:uiPriority w:val="99"/>
    <w:semiHidden/>
    <w:rsid w:val="0067576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80C"/>
  </w:style>
  <w:style w:type="paragraph" w:styleId="1">
    <w:name w:val="heading 1"/>
    <w:aliases w:val="Заголовок 1_стандарта"/>
    <w:basedOn w:val="a"/>
    <w:next w:val="a"/>
    <w:link w:val="11"/>
    <w:qFormat/>
    <w:rsid w:val="002F7E71"/>
    <w:pPr>
      <w:keepNext/>
      <w:spacing w:after="0" w:line="240" w:lineRule="auto"/>
      <w:ind w:left="360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??????? ??????????,I.L.T.,Aa?oiee eieiioeooe1,header-first,HeaderPort,ВерхКолонтитул,Even"/>
    <w:basedOn w:val="a"/>
    <w:link w:val="a4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??????? ?????????? Знак,I.L.T. Знак,Aa?oiee eieiioeooe1 Знак,header-first Знак,HeaderPort Знак,ВерхКолонтитул Знак,Even Знак"/>
    <w:basedOn w:val="a0"/>
    <w:link w:val="a3"/>
    <w:rsid w:val="00F20455"/>
  </w:style>
  <w:style w:type="paragraph" w:styleId="a5">
    <w:name w:val="footer"/>
    <w:basedOn w:val="a"/>
    <w:link w:val="a6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0455"/>
  </w:style>
  <w:style w:type="paragraph" w:styleId="a7">
    <w:name w:val="Balloon Text"/>
    <w:basedOn w:val="a"/>
    <w:link w:val="a8"/>
    <w:uiPriority w:val="99"/>
    <w:semiHidden/>
    <w:unhideWhenUsed/>
    <w:rsid w:val="00F204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045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E923E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A5054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5054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5054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5054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5054D"/>
    <w:rPr>
      <w:b/>
      <w:bCs/>
      <w:sz w:val="20"/>
      <w:szCs w:val="20"/>
    </w:rPr>
  </w:style>
  <w:style w:type="paragraph" w:styleId="af">
    <w:name w:val="Normal (Web)"/>
    <w:aliases w:val="Обычный (Web),Обычный (веб) Знак Знак,Обычный (Web) Знак Знак Знак"/>
    <w:basedOn w:val="a"/>
    <w:link w:val="af0"/>
    <w:rsid w:val="00D42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бычный (веб) Знак"/>
    <w:aliases w:val="Обычный (Web) Знак,Обычный (веб) Знак Знак Знак,Обычный (Web) Знак Знак Знак Знак"/>
    <w:link w:val="af"/>
    <w:rsid w:val="00D42A92"/>
    <w:rPr>
      <w:rFonts w:ascii="Times New Roman" w:eastAsia="Times New Roman" w:hAnsi="Times New Roman" w:cs="Times New Roman"/>
      <w:sz w:val="24"/>
      <w:szCs w:val="24"/>
    </w:rPr>
  </w:style>
  <w:style w:type="table" w:styleId="af1">
    <w:name w:val="Table Grid"/>
    <w:basedOn w:val="a1"/>
    <w:uiPriority w:val="59"/>
    <w:rsid w:val="006424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B529E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6948BA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6948BA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6948BA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8B796D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8B796D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8B796D"/>
    <w:rPr>
      <w:vertAlign w:val="superscript"/>
    </w:rPr>
  </w:style>
  <w:style w:type="paragraph" w:styleId="af8">
    <w:name w:val="No Spacing"/>
    <w:uiPriority w:val="1"/>
    <w:qFormat/>
    <w:rsid w:val="00E94605"/>
    <w:pPr>
      <w:spacing w:after="0" w:line="240" w:lineRule="auto"/>
    </w:pPr>
  </w:style>
  <w:style w:type="paragraph" w:styleId="af9">
    <w:name w:val="Body Text Indent"/>
    <w:basedOn w:val="a"/>
    <w:link w:val="afa"/>
    <w:rsid w:val="00E94605"/>
    <w:pPr>
      <w:spacing w:after="0" w:line="240" w:lineRule="atLeast"/>
      <w:ind w:left="1134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a">
    <w:name w:val="Основной текст с отступом Знак"/>
    <w:basedOn w:val="a0"/>
    <w:link w:val="af9"/>
    <w:rsid w:val="00E94605"/>
    <w:rPr>
      <w:rFonts w:ascii="Times New Roman" w:eastAsia="Times New Roman" w:hAnsi="Times New Roman" w:cs="Times New Roman"/>
      <w:sz w:val="24"/>
      <w:szCs w:val="20"/>
    </w:rPr>
  </w:style>
  <w:style w:type="character" w:styleId="afb">
    <w:name w:val="Placeholder Text"/>
    <w:basedOn w:val="a0"/>
    <w:uiPriority w:val="99"/>
    <w:semiHidden/>
    <w:rsid w:val="008A7FBA"/>
    <w:rPr>
      <w:color w:val="808080"/>
    </w:rPr>
  </w:style>
  <w:style w:type="character" w:customStyle="1" w:styleId="10">
    <w:name w:val="Заголовок 1 Знак"/>
    <w:basedOn w:val="a0"/>
    <w:uiPriority w:val="9"/>
    <w:rsid w:val="002F7E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1">
    <w:name w:val="Заголовок 1 Знак1"/>
    <w:aliases w:val="Заголовок 1_стандарта Знак"/>
    <w:link w:val="1"/>
    <w:locked/>
    <w:rsid w:val="002F7E71"/>
    <w:rPr>
      <w:rFonts w:ascii="Times New Roman" w:eastAsia="Times New Roman" w:hAnsi="Times New Roman" w:cs="Times New Roman"/>
      <w:sz w:val="28"/>
      <w:szCs w:val="20"/>
    </w:rPr>
  </w:style>
  <w:style w:type="character" w:styleId="afc">
    <w:name w:val="Hyperlink"/>
    <w:basedOn w:val="a0"/>
    <w:uiPriority w:val="99"/>
    <w:unhideWhenUsed/>
    <w:rsid w:val="00CA33BE"/>
    <w:rPr>
      <w:color w:val="0000FF"/>
      <w:u w:val="single"/>
    </w:rPr>
  </w:style>
  <w:style w:type="character" w:styleId="afd">
    <w:name w:val="FollowedHyperlink"/>
    <w:basedOn w:val="a0"/>
    <w:uiPriority w:val="99"/>
    <w:semiHidden/>
    <w:unhideWhenUsed/>
    <w:rsid w:val="00CA33BE"/>
    <w:rPr>
      <w:color w:val="800080" w:themeColor="followedHyperlink"/>
      <w:u w:val="single"/>
    </w:rPr>
  </w:style>
  <w:style w:type="character" w:customStyle="1" w:styleId="FontStyle33">
    <w:name w:val="Font Style33"/>
    <w:basedOn w:val="a0"/>
    <w:uiPriority w:val="99"/>
    <w:rsid w:val="0005106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0510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f1"/>
    <w:uiPriority w:val="59"/>
    <w:rsid w:val="00721F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e">
    <w:name w:val="Subtle Emphasis"/>
    <w:basedOn w:val="a0"/>
    <w:uiPriority w:val="19"/>
    <w:qFormat/>
    <w:rsid w:val="00001484"/>
    <w:rPr>
      <w:i/>
      <w:iCs/>
      <w:color w:val="808080" w:themeColor="text1" w:themeTint="7F"/>
    </w:rPr>
  </w:style>
  <w:style w:type="paragraph" w:styleId="aff">
    <w:name w:val="Revision"/>
    <w:hidden/>
    <w:uiPriority w:val="99"/>
    <w:semiHidden/>
    <w:rsid w:val="006757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oleObject" Target="embeddings/oleObject1.bin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0C0A20-35F6-488B-8A73-F95B0451F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30EFC8F7.dotm</Template>
  <TotalTime>51</TotalTime>
  <Pages>10</Pages>
  <Words>1985</Words>
  <Characters>11315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mrg</Company>
  <LinksUpToDate>false</LinksUpToDate>
  <CharactersWithSpaces>13274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Кухта Роман Игоревич</dc:creator>
  <cp:keywords/>
  <dc:description/>
  <cp:lastModifiedBy>Татьяна М. Котик</cp:lastModifiedBy>
  <cp:revision>14</cp:revision>
  <cp:lastPrinted>2016-04-28T08:50:00Z</cp:lastPrinted>
  <dcterms:created xsi:type="dcterms:W3CDTF">2016-10-31T10:35:00Z</dcterms:created>
  <dcterms:modified xsi:type="dcterms:W3CDTF">2017-04-06T06:51:00Z</dcterms:modified>
</cp:coreProperties>
</file>